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280" w:lineRule="exact" w:before="5"/>
        <w:rPr>
          <w:sz w:val="28"/>
          <w:szCs w:val="28"/>
        </w:rPr>
      </w:pPr>
      <w:r>
        <w:rPr/>
        <w:pict>
          <v:group style="position:absolute;margin-left:38.160pt;margin-top:64.019997pt;width:520.75pt;height:22.7pt;mso-position-horizontal-relative:page;mso-position-vertical-relative:page;z-index:-5761" coordorigin="763,1280" coordsize="10415,454">
            <v:shape style="position:absolute;left:763;top:1280;width:10415;height:454" coordorigin="763,1280" coordsize="10415,454" path="m763,1734l11178,1734,11178,1280,763,1280,763,1734xe" filled="t" fillcolor="#FFFFFF" stroked="f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96.080002pt;margin-top:199.919998pt;width:45.8pt;height:22.5pt;mso-position-horizontal-relative:page;mso-position-vertical-relative:page;z-index:-5760" coordorigin="3922,3998" coordsize="916,450">
            <v:shape style="position:absolute;left:3922;top:3998;width:916;height:450" coordorigin="3922,3998" coordsize="916,450" path="m4837,4448l3922,3998e" filled="f" stroked="t" strokeweight="3pt" strokecolor="#0000FF">
              <v:path arrowok="t"/>
            </v:shape>
            <w10:wrap type="none"/>
          </v:group>
        </w:pict>
      </w:r>
      <w:r>
        <w:rPr/>
        <w:pict>
          <v:group style="position:absolute;margin-left:36.660pt;margin-top:448.980011pt;width:520.75pt;height:22.75pt;mso-position-horizontal-relative:page;mso-position-vertical-relative:page;z-index:-5759" coordorigin="733,8980" coordsize="10415,455">
            <v:shape style="position:absolute;left:733;top:8980;width:10415;height:455" coordorigin="733,8980" coordsize="10415,455" path="m733,9434l11148,9434,11148,8980,733,8980,733,9434xe" filled="t" fillcolor="#FFFFFF" stroked="f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72.5pt;margin-top:651.659973pt;width:182.9pt;height:93.6pt;mso-position-horizontal-relative:page;mso-position-vertical-relative:page;z-index:-5758" coordorigin="3450,13033" coordsize="3658,1872">
            <v:group style="position:absolute;left:5306;top:13082;width:1772;height:1793" coordorigin="5306,13082" coordsize="1772,1793">
              <v:shape style="position:absolute;left:5306;top:13082;width:1772;height:1793" coordorigin="5306,13082" coordsize="1772,1793" path="m7078,14875l5306,13082e" filled="f" stroked="t" strokeweight="3pt" strokecolor="#0000FF">
                <v:path arrowok="t"/>
              </v:shape>
            </v:group>
            <v:group style="position:absolute;left:3480;top:13063;width:1806;height:1786" coordorigin="3480,13063" coordsize="1806,1786">
              <v:shape style="position:absolute;left:3480;top:13063;width:1806;height:1786" coordorigin="3480,13063" coordsize="1806,1786" path="m5286,13063l3480,14849e" filled="f" stroked="t" strokeweight="3pt" strokecolor="#0000FF">
                <v:path arrowok="t"/>
              </v:shape>
            </v:group>
            <w10:wrap type="none"/>
          </v:group>
        </w:pict>
      </w:r>
    </w:p>
    <w:tbl>
      <w:tblPr>
        <w:tblW w:w="0" w:type="auto"/>
        <w:jc w:val="left"/>
        <w:tblInd w:w="13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397"/>
        <w:gridCol w:w="60"/>
        <w:gridCol w:w="60"/>
        <w:gridCol w:w="391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</w:tblGrid>
      <w:tr>
        <w:trPr>
          <w:trHeight w:val="454" w:hRule="exact"/>
        </w:trPr>
        <w:tc>
          <w:tcPr>
            <w:tcW w:w="10441" w:type="dxa"/>
            <w:gridSpan w:val="25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</w:tcPr>
          <w:p>
            <w:pPr>
              <w:pStyle w:val="TableParagraph"/>
              <w:tabs>
                <w:tab w:pos="842" w:val="left" w:leader="none"/>
              </w:tabs>
              <w:spacing w:line="240" w:lineRule="auto" w:before="49"/>
              <w:ind w:left="122" w:right="0"/>
              <w:jc w:val="left"/>
              <w:rPr>
                <w:rFonts w:ascii="Arial" w:hAnsi="Arial" w:cs="Arial" w:eastAsia="Arial"/>
                <w:sz w:val="26"/>
                <w:szCs w:val="26"/>
              </w:rPr>
            </w:pPr>
            <w:r>
              <w:rPr>
                <w:rFonts w:ascii="Arial"/>
                <w:b/>
                <w:spacing w:val="-1"/>
                <w:sz w:val="26"/>
              </w:rPr>
              <w:t>Q1</w:t>
              <w:tab/>
              <w:t>Reflect the shape over the line of </w:t>
            </w:r>
            <w:r>
              <w:rPr>
                <w:rFonts w:ascii="Arial"/>
                <w:b/>
                <w:spacing w:val="-2"/>
                <w:sz w:val="26"/>
              </w:rPr>
              <w:t>symmetry.</w:t>
            </w:r>
            <w:r>
              <w:rPr>
                <w:rFonts w:ascii="Arial"/>
                <w:sz w:val="26"/>
              </w:rPr>
            </w:r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 w:val="restart"/>
            <w:tcBorders>
              <w:top w:val="single" w:sz="6" w:space="0" w:color="000000"/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 w:val="restart"/>
            <w:tcBorders>
              <w:top w:val="single" w:sz="6" w:space="0" w:color="000000"/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91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91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91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91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91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91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91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91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91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91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91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91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91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1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</w:tcPr>
          <w:p>
            <w:pPr/>
          </w:p>
        </w:tc>
      </w:tr>
    </w:tbl>
    <w:p>
      <w:pPr>
        <w:spacing w:line="160" w:lineRule="exact" w:before="4"/>
        <w:rPr>
          <w:sz w:val="16"/>
          <w:szCs w:val="16"/>
        </w:rPr>
      </w:pPr>
    </w:p>
    <w:p>
      <w:pPr>
        <w:spacing w:line="200" w:lineRule="exact" w:before="0"/>
        <w:rPr>
          <w:sz w:val="20"/>
          <w:szCs w:val="20"/>
        </w:rPr>
      </w:pP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</w:tblGrid>
      <w:tr>
        <w:trPr>
          <w:trHeight w:val="466" w:hRule="exact"/>
        </w:trPr>
        <w:tc>
          <w:tcPr>
            <w:tcW w:w="10441" w:type="dxa"/>
            <w:gridSpan w:val="23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</w:tcPr>
          <w:p>
            <w:pPr>
              <w:pStyle w:val="TableParagraph"/>
              <w:tabs>
                <w:tab w:pos="842" w:val="left" w:leader="none"/>
              </w:tabs>
              <w:spacing w:line="240" w:lineRule="auto" w:before="61"/>
              <w:ind w:left="122" w:right="0"/>
              <w:jc w:val="left"/>
              <w:rPr>
                <w:rFonts w:ascii="Arial" w:hAnsi="Arial" w:cs="Arial" w:eastAsia="Arial"/>
                <w:sz w:val="26"/>
                <w:szCs w:val="26"/>
              </w:rPr>
            </w:pPr>
            <w:r>
              <w:rPr>
                <w:rFonts w:ascii="Arial"/>
                <w:b/>
                <w:spacing w:val="-1"/>
                <w:sz w:val="26"/>
              </w:rPr>
              <w:t>Q2</w:t>
              <w:tab/>
              <w:t>Reflect the shape over the line of </w:t>
            </w:r>
            <w:r>
              <w:rPr>
                <w:rFonts w:ascii="Arial"/>
                <w:b/>
                <w:spacing w:val="-2"/>
                <w:sz w:val="26"/>
              </w:rPr>
              <w:t>symmetry.</w:t>
            </w:r>
            <w:r>
              <w:rPr>
                <w:rFonts w:ascii="Arial"/>
                <w:sz w:val="26"/>
              </w:rPr>
            </w:r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72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36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nil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</w:tcPr>
          <w:p>
            <w:pPr/>
          </w:p>
        </w:tc>
      </w:tr>
    </w:tbl>
    <w:p>
      <w:pPr>
        <w:spacing w:after="0"/>
        <w:sectPr>
          <w:headerReference w:type="default" r:id="rId5"/>
          <w:type w:val="continuous"/>
          <w:pgSz w:w="11910" w:h="16840"/>
          <w:pgMar w:header="486" w:top="960" w:bottom="280" w:left="600" w:right="580"/>
        </w:sectPr>
      </w:pPr>
    </w:p>
    <w:p>
      <w:pPr>
        <w:spacing w:line="110" w:lineRule="exact" w:before="5"/>
        <w:rPr>
          <w:sz w:val="11"/>
          <w:szCs w:val="11"/>
        </w:rPr>
      </w:pPr>
      <w:r>
        <w:rPr/>
        <w:pict>
          <v:group style="position:absolute;margin-left:32.700001pt;margin-top:65.519997pt;width:520.75pt;height:22.7pt;mso-position-horizontal-relative:page;mso-position-vertical-relative:page;z-index:-5757" coordorigin="654,1310" coordsize="10415,454">
            <v:shape style="position:absolute;left:654;top:1310;width:10415;height:454" coordorigin="654,1310" coordsize="10415,454" path="m654,1764l11069,1764,11069,1310,654,1310,654,1764xe" filled="t" fillcolor="#FFFFFF" stroked="f">
              <v:path arrowok="t"/>
              <v:fill type="solid"/>
            </v:shape>
            <w10:wrap type="none"/>
          </v:group>
        </w:pict>
      </w:r>
    </w:p>
    <w:p>
      <w:pPr>
        <w:spacing w:line="200" w:lineRule="exact" w:before="0"/>
        <w:rPr>
          <w:sz w:val="20"/>
          <w:szCs w:val="20"/>
        </w:rPr>
      </w:pPr>
    </w:p>
    <w:tbl>
      <w:tblPr>
        <w:tblW w:w="0" w:type="auto"/>
        <w:jc w:val="left"/>
        <w:tblInd w:w="8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382"/>
        <w:gridCol w:w="60"/>
        <w:gridCol w:w="60"/>
        <w:gridCol w:w="406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</w:tblGrid>
      <w:tr>
        <w:trPr>
          <w:trHeight w:val="454" w:hRule="exact"/>
        </w:trPr>
        <w:tc>
          <w:tcPr>
            <w:tcW w:w="10442" w:type="dxa"/>
            <w:gridSpan w:val="25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</w:tcPr>
          <w:p>
            <w:pPr>
              <w:pStyle w:val="TableParagraph"/>
              <w:tabs>
                <w:tab w:pos="842" w:val="left" w:leader="none"/>
              </w:tabs>
              <w:spacing w:line="240" w:lineRule="auto" w:before="49"/>
              <w:ind w:left="122" w:right="0"/>
              <w:jc w:val="left"/>
              <w:rPr>
                <w:rFonts w:ascii="Arial" w:hAnsi="Arial" w:cs="Arial" w:eastAsia="Arial"/>
                <w:sz w:val="26"/>
                <w:szCs w:val="26"/>
              </w:rPr>
            </w:pPr>
            <w:r>
              <w:rPr>
                <w:rFonts w:ascii="Arial"/>
                <w:b/>
                <w:spacing w:val="-1"/>
                <w:sz w:val="26"/>
              </w:rPr>
              <w:t>Q3</w:t>
              <w:tab/>
              <w:t>Reflect the shape over the line of </w:t>
            </w:r>
            <w:r>
              <w:rPr>
                <w:rFonts w:ascii="Arial"/>
                <w:b/>
                <w:spacing w:val="-2"/>
                <w:sz w:val="26"/>
              </w:rPr>
              <w:t>symmetry.</w:t>
            </w:r>
            <w:r>
              <w:rPr>
                <w:rFonts w:ascii="Arial"/>
                <w:sz w:val="26"/>
              </w:rPr>
            </w:r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 w:val="restart"/>
            <w:tcBorders>
              <w:top w:val="single" w:sz="6" w:space="0" w:color="000000"/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 w:val="restart"/>
            <w:tcBorders>
              <w:top w:val="single" w:sz="6" w:space="0" w:color="000000"/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406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406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406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406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24" w:space="0" w:color="0000FF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406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24" w:space="0" w:color="0000FF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406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24" w:space="0" w:color="0000FF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406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24" w:space="0" w:color="0000FF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406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24" w:space="0" w:color="0000FF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24" w:space="0" w:color="0000FF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406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406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406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406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60" w:type="dxa"/>
            <w:vMerge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406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</w:tcPr>
          <w:p>
            <w:pPr/>
          </w:p>
        </w:tc>
      </w:tr>
    </w:tbl>
    <w:p>
      <w:pPr>
        <w:spacing w:line="200" w:lineRule="exact" w:before="0"/>
        <w:rPr>
          <w:sz w:val="20"/>
          <w:szCs w:val="20"/>
        </w:rPr>
      </w:pPr>
    </w:p>
    <w:p>
      <w:pPr>
        <w:spacing w:line="240" w:lineRule="exact" w:before="9"/>
        <w:rPr>
          <w:sz w:val="24"/>
          <w:szCs w:val="24"/>
        </w:rPr>
      </w:pPr>
    </w:p>
    <w:p>
      <w:pPr>
        <w:pStyle w:val="BodyText"/>
        <w:tabs>
          <w:tab w:pos="926" w:val="left" w:leader="none"/>
        </w:tabs>
        <w:spacing w:line="240" w:lineRule="auto"/>
        <w:ind w:left="206" w:right="0"/>
        <w:jc w:val="left"/>
        <w:rPr>
          <w:b w:val="0"/>
          <w:bCs w:val="0"/>
        </w:rPr>
      </w:pPr>
      <w:r>
        <w:rPr/>
        <w:pict>
          <v:group style="position:absolute;margin-left:28.200001pt;margin-top:-2.90584pt;width:525.15pt;height:367pt;mso-position-horizontal-relative:page;mso-position-vertical-relative:paragraph;z-index:-5756" coordorigin="564,-58" coordsize="10503,7340">
            <v:group style="position:absolute;left:594;top:-13;width:2;height:7265" coordorigin="594,-13" coordsize="2,7265">
              <v:shape style="position:absolute;left:594;top:-13;width:2;height:7265" coordorigin="594,-13" coordsize="0,7265" path="m594,-13l594,7252e" filled="f" stroked="t" strokeweight="3pt" strokecolor="#000000">
                <v:path arrowok="t"/>
              </v:shape>
            </v:group>
            <v:group style="position:absolute;left:11036;top:-13;width:2;height:7265" coordorigin="11036,-13" coordsize="2,7265">
              <v:shape style="position:absolute;left:11036;top:-13;width:2;height:7265" coordorigin="11036,-13" coordsize="0,7265" path="m11036,-13l11036,7252e" filled="f" stroked="t" strokeweight="3pt" strokecolor="#000000">
                <v:path arrowok="t"/>
              </v:shape>
            </v:group>
            <v:group style="position:absolute;left:594;top:-28;width:10443;height:2" coordorigin="594,-28" coordsize="10443,2">
              <v:shape style="position:absolute;left:594;top:-28;width:10443;height:2" coordorigin="594,-28" coordsize="10443,0" path="m594,-28l11036,-28e" filled="f" stroked="t" strokeweight="3pt" strokecolor="#000000">
                <v:path arrowok="t"/>
              </v:shape>
            </v:group>
            <v:group style="position:absolute;left:1048;top:442;width:2;height:3106" coordorigin="1048,442" coordsize="2,3106">
              <v:shape style="position:absolute;left:1048;top:442;width:2;height:3106" coordorigin="1048,442" coordsize="0,3106" path="m1048,442l1048,3547e" filled="f" stroked="t" strokeweight=".75pt" strokecolor="#000000">
                <v:path arrowok="t"/>
              </v:shape>
            </v:group>
            <v:group style="position:absolute;left:1502;top:442;width:2;height:3106" coordorigin="1502,442" coordsize="2,3106">
              <v:shape style="position:absolute;left:1502;top:442;width:2;height:3106" coordorigin="1502,442" coordsize="0,3106" path="m1502,442l1502,3547e" filled="f" stroked="t" strokeweight=".75pt" strokecolor="#000000">
                <v:path arrowok="t"/>
              </v:shape>
            </v:group>
            <v:group style="position:absolute;left:1956;top:442;width:2;height:3106" coordorigin="1956,442" coordsize="2,3106">
              <v:shape style="position:absolute;left:1956;top:442;width:2;height:3106" coordorigin="1956,442" coordsize="0,3106" path="m1956,442l1956,3547e" filled="f" stroked="t" strokeweight=".75pt" strokecolor="#000000">
                <v:path arrowok="t"/>
              </v:shape>
            </v:group>
            <v:group style="position:absolute;left:2410;top:442;width:2;height:3106" coordorigin="2410,442" coordsize="2,3106">
              <v:shape style="position:absolute;left:2410;top:442;width:2;height:3106" coordorigin="2410,442" coordsize="0,3106" path="m2410,442l2410,3547e" filled="f" stroked="t" strokeweight=".75pt" strokecolor="#000000">
                <v:path arrowok="t"/>
              </v:shape>
            </v:group>
            <v:group style="position:absolute;left:2864;top:442;width:2;height:3106" coordorigin="2864,442" coordsize="2,3106">
              <v:shape style="position:absolute;left:2864;top:442;width:2;height:3106" coordorigin="2864,442" coordsize="0,3106" path="m2864,442l2864,3547e" filled="f" stroked="t" strokeweight=".75pt" strokecolor="#000000">
                <v:path arrowok="t"/>
              </v:shape>
            </v:group>
            <v:group style="position:absolute;left:3318;top:442;width:2;height:3106" coordorigin="3318,442" coordsize="2,3106">
              <v:shape style="position:absolute;left:3318;top:442;width:2;height:3106" coordorigin="3318,442" coordsize="0,3106" path="m3318,442l3318,3547e" filled="f" stroked="t" strokeweight=".75pt" strokecolor="#000000">
                <v:path arrowok="t"/>
              </v:shape>
            </v:group>
            <v:group style="position:absolute;left:3772;top:442;width:2;height:3106" coordorigin="3772,442" coordsize="2,3106">
              <v:shape style="position:absolute;left:3772;top:442;width:2;height:3106" coordorigin="3772,442" coordsize="0,3106" path="m3772,442l3772,3547e" filled="f" stroked="t" strokeweight=".75pt" strokecolor="#000000">
                <v:path arrowok="t"/>
              </v:shape>
            </v:group>
            <v:group style="position:absolute;left:4226;top:442;width:2;height:3106" coordorigin="4226,442" coordsize="2,3106">
              <v:shape style="position:absolute;left:4226;top:442;width:2;height:3106" coordorigin="4226,442" coordsize="0,3106" path="m4226,442l4226,3547e" filled="f" stroked="t" strokeweight=".75pt" strokecolor="#000000">
                <v:path arrowok="t"/>
              </v:shape>
            </v:group>
            <v:group style="position:absolute;left:4680;top:442;width:2;height:3106" coordorigin="4680,442" coordsize="2,3106">
              <v:shape style="position:absolute;left:4680;top:442;width:2;height:3106" coordorigin="4680,442" coordsize="0,3106" path="m4680,442l4680,3547e" filled="f" stroked="t" strokeweight=".75pt" strokecolor="#000000">
                <v:path arrowok="t"/>
              </v:shape>
            </v:group>
            <v:group style="position:absolute;left:5134;top:442;width:2;height:3106" coordorigin="5134,442" coordsize="2,3106">
              <v:shape style="position:absolute;left:5134;top:442;width:2;height:3106" coordorigin="5134,442" coordsize="0,3106" path="m5134,442l5134,3547e" filled="f" stroked="t" strokeweight=".75pt" strokecolor="#000000">
                <v:path arrowok="t"/>
              </v:shape>
            </v:group>
            <v:group style="position:absolute;left:5588;top:442;width:2;height:3106" coordorigin="5588,442" coordsize="2,3106">
              <v:shape style="position:absolute;left:5588;top:442;width:2;height:3106" coordorigin="5588,442" coordsize="0,3106" path="m5588,442l5588,3547e" filled="f" stroked="t" strokeweight=".75pt" strokecolor="#000000">
                <v:path arrowok="t"/>
              </v:shape>
            </v:group>
            <v:group style="position:absolute;left:6042;top:442;width:2;height:3106" coordorigin="6042,442" coordsize="2,3106">
              <v:shape style="position:absolute;left:6042;top:442;width:2;height:3106" coordorigin="6042,442" coordsize="0,3106" path="m6042,442l6042,3547e" filled="f" stroked="t" strokeweight=".75pt" strokecolor="#000000">
                <v:path arrowok="t"/>
              </v:shape>
            </v:group>
            <v:group style="position:absolute;left:6496;top:442;width:2;height:3106" coordorigin="6496,442" coordsize="2,3106">
              <v:shape style="position:absolute;left:6496;top:442;width:2;height:3106" coordorigin="6496,442" coordsize="0,3106" path="m6496,442l6496,3547e" filled="f" stroked="t" strokeweight=".75pt" strokecolor="#000000">
                <v:path arrowok="t"/>
              </v:shape>
            </v:group>
            <v:group style="position:absolute;left:6950;top:442;width:2;height:3106" coordorigin="6950,442" coordsize="2,3106">
              <v:shape style="position:absolute;left:6950;top:442;width:2;height:3106" coordorigin="6950,442" coordsize="0,3106" path="m6950,442l6950,3547e" filled="f" stroked="t" strokeweight=".75pt" strokecolor="#000000">
                <v:path arrowok="t"/>
              </v:shape>
            </v:group>
            <v:group style="position:absolute;left:7404;top:442;width:2;height:3106" coordorigin="7404,442" coordsize="2,3106">
              <v:shape style="position:absolute;left:7404;top:442;width:2;height:3106" coordorigin="7404,442" coordsize="0,3106" path="m7404,442l7404,3547e" filled="f" stroked="t" strokeweight=".75pt" strokecolor="#000000">
                <v:path arrowok="t"/>
              </v:shape>
            </v:group>
            <v:group style="position:absolute;left:7858;top:442;width:2;height:3106" coordorigin="7858,442" coordsize="2,3106">
              <v:shape style="position:absolute;left:7858;top:442;width:2;height:3106" coordorigin="7858,442" coordsize="0,3106" path="m7858,442l7858,3547e" filled="f" stroked="t" strokeweight=".75pt" strokecolor="#000000">
                <v:path arrowok="t"/>
              </v:shape>
            </v:group>
            <v:group style="position:absolute;left:8312;top:442;width:2;height:3106" coordorigin="8312,442" coordsize="2,3106">
              <v:shape style="position:absolute;left:8312;top:442;width:2;height:3106" coordorigin="8312,442" coordsize="0,3106" path="m8312,442l8312,3547e" filled="f" stroked="t" strokeweight=".75pt" strokecolor="#000000">
                <v:path arrowok="t"/>
              </v:shape>
            </v:group>
            <v:group style="position:absolute;left:8766;top:442;width:2;height:3106" coordorigin="8766,442" coordsize="2,3106">
              <v:shape style="position:absolute;left:8766;top:442;width:2;height:3106" coordorigin="8766,442" coordsize="0,3106" path="m8766,442l8766,3547e" filled="f" stroked="t" strokeweight=".75pt" strokecolor="#000000">
                <v:path arrowok="t"/>
              </v:shape>
            </v:group>
            <v:group style="position:absolute;left:9220;top:442;width:2;height:3106" coordorigin="9220,442" coordsize="2,3106">
              <v:shape style="position:absolute;left:9220;top:442;width:2;height:3106" coordorigin="9220,442" coordsize="0,3106" path="m9220,442l9220,3547e" filled="f" stroked="t" strokeweight=".75pt" strokecolor="#000000">
                <v:path arrowok="t"/>
              </v:shape>
            </v:group>
            <v:group style="position:absolute;left:9674;top:442;width:2;height:3106" coordorigin="9674,442" coordsize="2,3106">
              <v:shape style="position:absolute;left:9674;top:442;width:2;height:3106" coordorigin="9674,442" coordsize="0,3106" path="m9674,442l9674,3547e" filled="f" stroked="t" strokeweight=".75pt" strokecolor="#000000">
                <v:path arrowok="t"/>
              </v:shape>
            </v:group>
            <v:group style="position:absolute;left:10128;top:442;width:2;height:3106" coordorigin="10128,442" coordsize="2,3106">
              <v:shape style="position:absolute;left:10128;top:442;width:2;height:3106" coordorigin="10128,442" coordsize="0,3106" path="m10128,442l10128,3547e" filled="f" stroked="t" strokeweight=".75pt" strokecolor="#000000">
                <v:path arrowok="t"/>
              </v:shape>
            </v:group>
            <v:group style="position:absolute;left:10582;top:442;width:2;height:6810" coordorigin="10582,442" coordsize="2,6810">
              <v:shape style="position:absolute;left:10582;top:442;width:2;height:6810" coordorigin="10582,442" coordsize="0,6810" path="m10582,442l10582,7252e" filled="f" stroked="t" strokeweight=".75pt" strokecolor="#000000">
                <v:path arrowok="t"/>
              </v:shape>
            </v:group>
            <v:group style="position:absolute;left:594;top:442;width:10443;height:2" coordorigin="594,442" coordsize="10443,2">
              <v:shape style="position:absolute;left:594;top:442;width:10443;height:2" coordorigin="594,442" coordsize="10443,0" path="m594,442l11036,442e" filled="f" stroked="t" strokeweight=".75pt" strokecolor="#000000">
                <v:path arrowok="t"/>
              </v:shape>
            </v:group>
            <v:group style="position:absolute;left:594;top:2711;width:10443;height:2" coordorigin="594,2711" coordsize="10443,2">
              <v:shape style="position:absolute;left:594;top:2711;width:10443;height:2" coordorigin="594,2711" coordsize="10443,0" path="m594,2711l11036,2711e" filled="f" stroked="t" strokeweight=".75pt" strokecolor="#000000">
                <v:path arrowok="t"/>
              </v:shape>
            </v:group>
            <v:group style="position:absolute;left:594;top:3166;width:10443;height:2" coordorigin="594,3166" coordsize="10443,2">
              <v:shape style="position:absolute;left:594;top:3166;width:10443;height:2" coordorigin="594,3166" coordsize="10443,0" path="m594,3166l11036,3166e" filled="f" stroked="t" strokeweight=".75pt" strokecolor="#000000">
                <v:path arrowok="t"/>
              </v:shape>
            </v:group>
            <v:group style="position:absolute;left:10500;top:3619;width:537;height:2" coordorigin="10500,3619" coordsize="537,2">
              <v:shape style="position:absolute;left:10500;top:3619;width:537;height:2" coordorigin="10500,3619" coordsize="537,0" path="m10500,3619l11036,3619e" filled="f" stroked="t" strokeweight=".75pt" strokecolor="#000000">
                <v:path arrowok="t"/>
              </v:shape>
            </v:group>
            <v:group style="position:absolute;left:1048;top:3667;width:2;height:3585" coordorigin="1048,3667" coordsize="2,3585">
              <v:shape style="position:absolute;left:1048;top:3667;width:2;height:3585" coordorigin="1048,3667" coordsize="0,3585" path="m1048,3667l1048,7252e" filled="f" stroked="t" strokeweight=".75pt" strokecolor="#000000">
                <v:path arrowok="t"/>
              </v:shape>
            </v:group>
            <v:group style="position:absolute;left:594;top:3619;width:426;height:2" coordorigin="594,3619" coordsize="426,2">
              <v:shape style="position:absolute;left:594;top:3619;width:426;height:2" coordorigin="594,3619" coordsize="426,0" path="m594,3619l1020,3619e" filled="f" stroked="t" strokeweight=".75pt" strokecolor="#000000">
                <v:path arrowok="t"/>
              </v:shape>
            </v:group>
            <v:group style="position:absolute;left:1502;top:3667;width:2;height:3585" coordorigin="1502,3667" coordsize="2,3585">
              <v:shape style="position:absolute;left:1502;top:3667;width:2;height:3585" coordorigin="1502,3667" coordsize="0,3585" path="m1502,3667l1502,7252e" filled="f" stroked="t" strokeweight=".75pt" strokecolor="#000000">
                <v:path arrowok="t"/>
              </v:shape>
            </v:group>
            <v:group style="position:absolute;left:1956;top:3667;width:2;height:3585" coordorigin="1956,3667" coordsize="2,3585">
              <v:shape style="position:absolute;left:1956;top:3667;width:2;height:3585" coordorigin="1956,3667" coordsize="0,3585" path="m1956,3667l1956,7252e" filled="f" stroked="t" strokeweight=".75pt" strokecolor="#000000">
                <v:path arrowok="t"/>
              </v:shape>
            </v:group>
            <v:group style="position:absolute;left:2410;top:3667;width:2;height:3585" coordorigin="2410,3667" coordsize="2,3585">
              <v:shape style="position:absolute;left:2410;top:3667;width:2;height:3585" coordorigin="2410,3667" coordsize="0,3585" path="m2410,3667l2410,7252e" filled="f" stroked="t" strokeweight=".75pt" strokecolor="#000000">
                <v:path arrowok="t"/>
              </v:shape>
            </v:group>
            <v:group style="position:absolute;left:2864;top:3667;width:2;height:3585" coordorigin="2864,3667" coordsize="2,3585">
              <v:shape style="position:absolute;left:2864;top:3667;width:2;height:3585" coordorigin="2864,3667" coordsize="0,3585" path="m2864,3667l2864,7252e" filled="f" stroked="t" strokeweight=".75pt" strokecolor="#000000">
                <v:path arrowok="t"/>
              </v:shape>
            </v:group>
            <v:group style="position:absolute;left:3318;top:3667;width:2;height:3585" coordorigin="3318,3667" coordsize="2,3585">
              <v:shape style="position:absolute;left:3318;top:3667;width:2;height:3585" coordorigin="3318,3667" coordsize="0,3585" path="m3318,3667l3318,7252e" filled="f" stroked="t" strokeweight=".75pt" strokecolor="#000000">
                <v:path arrowok="t"/>
              </v:shape>
            </v:group>
            <v:group style="position:absolute;left:3772;top:3667;width:2;height:3585" coordorigin="3772,3667" coordsize="2,3585">
              <v:shape style="position:absolute;left:3772;top:3667;width:2;height:3585" coordorigin="3772,3667" coordsize="0,3585" path="m3772,3667l3772,7252e" filled="f" stroked="t" strokeweight=".75pt" strokecolor="#000000">
                <v:path arrowok="t"/>
              </v:shape>
            </v:group>
            <v:group style="position:absolute;left:4226;top:3667;width:2;height:3585" coordorigin="4226,3667" coordsize="2,3585">
              <v:shape style="position:absolute;left:4226;top:3667;width:2;height:3585" coordorigin="4226,3667" coordsize="0,3585" path="m4226,3667l4226,7252e" filled="f" stroked="t" strokeweight=".75pt" strokecolor="#000000">
                <v:path arrowok="t"/>
              </v:shape>
            </v:group>
            <v:group style="position:absolute;left:4680;top:3667;width:2;height:3585" coordorigin="4680,3667" coordsize="2,3585">
              <v:shape style="position:absolute;left:4680;top:3667;width:2;height:3585" coordorigin="4680,3667" coordsize="0,3585" path="m4680,3667l4680,7252e" filled="f" stroked="t" strokeweight=".75pt" strokecolor="#000000">
                <v:path arrowok="t"/>
              </v:shape>
            </v:group>
            <v:group style="position:absolute;left:5134;top:3667;width:2;height:3585" coordorigin="5134,3667" coordsize="2,3585">
              <v:shape style="position:absolute;left:5134;top:3667;width:2;height:3585" coordorigin="5134,3667" coordsize="0,3585" path="m5134,3667l5134,7252e" filled="f" stroked="t" strokeweight=".75pt" strokecolor="#000000">
                <v:path arrowok="t"/>
              </v:shape>
            </v:group>
            <v:group style="position:absolute;left:5588;top:3667;width:2;height:3585" coordorigin="5588,3667" coordsize="2,3585">
              <v:shape style="position:absolute;left:5588;top:3667;width:2;height:3585" coordorigin="5588,3667" coordsize="0,3585" path="m5588,3667l5588,7252e" filled="f" stroked="t" strokeweight=".75pt" strokecolor="#000000">
                <v:path arrowok="t"/>
              </v:shape>
            </v:group>
            <v:group style="position:absolute;left:6042;top:3667;width:2;height:3585" coordorigin="6042,3667" coordsize="2,3585">
              <v:shape style="position:absolute;left:6042;top:3667;width:2;height:3585" coordorigin="6042,3667" coordsize="0,3585" path="m6042,3667l6042,7252e" filled="f" stroked="t" strokeweight=".75pt" strokecolor="#000000">
                <v:path arrowok="t"/>
              </v:shape>
            </v:group>
            <v:group style="position:absolute;left:6496;top:3667;width:2;height:3585" coordorigin="6496,3667" coordsize="2,3585">
              <v:shape style="position:absolute;left:6496;top:3667;width:2;height:3585" coordorigin="6496,3667" coordsize="0,3585" path="m6496,3667l6496,7252e" filled="f" stroked="t" strokeweight=".75pt" strokecolor="#000000">
                <v:path arrowok="t"/>
              </v:shape>
            </v:group>
            <v:group style="position:absolute;left:6950;top:3667;width:2;height:3585" coordorigin="6950,3667" coordsize="2,3585">
              <v:shape style="position:absolute;left:6950;top:3667;width:2;height:3585" coordorigin="6950,3667" coordsize="0,3585" path="m6950,3667l6950,7252e" filled="f" stroked="t" strokeweight=".75pt" strokecolor="#000000">
                <v:path arrowok="t"/>
              </v:shape>
            </v:group>
            <v:group style="position:absolute;left:7404;top:3667;width:2;height:3585" coordorigin="7404,3667" coordsize="2,3585">
              <v:shape style="position:absolute;left:7404;top:3667;width:2;height:3585" coordorigin="7404,3667" coordsize="0,3585" path="m7404,3667l7404,7252e" filled="f" stroked="t" strokeweight=".75pt" strokecolor="#000000">
                <v:path arrowok="t"/>
              </v:shape>
            </v:group>
            <v:group style="position:absolute;left:7858;top:3667;width:2;height:3585" coordorigin="7858,3667" coordsize="2,3585">
              <v:shape style="position:absolute;left:7858;top:3667;width:2;height:3585" coordorigin="7858,3667" coordsize="0,3585" path="m7858,3667l7858,7252e" filled="f" stroked="t" strokeweight=".75pt" strokecolor="#000000">
                <v:path arrowok="t"/>
              </v:shape>
            </v:group>
            <v:group style="position:absolute;left:8312;top:3667;width:2;height:3585" coordorigin="8312,3667" coordsize="2,3585">
              <v:shape style="position:absolute;left:8312;top:3667;width:2;height:3585" coordorigin="8312,3667" coordsize="0,3585" path="m8312,3667l8312,7252e" filled="f" stroked="t" strokeweight=".75pt" strokecolor="#000000">
                <v:path arrowok="t"/>
              </v:shape>
            </v:group>
            <v:group style="position:absolute;left:8766;top:3667;width:2;height:3585" coordorigin="8766,3667" coordsize="2,3585">
              <v:shape style="position:absolute;left:8766;top:3667;width:2;height:3585" coordorigin="8766,3667" coordsize="0,3585" path="m8766,3667l8766,7252e" filled="f" stroked="t" strokeweight=".75pt" strokecolor="#000000">
                <v:path arrowok="t"/>
              </v:shape>
            </v:group>
            <v:group style="position:absolute;left:9220;top:3667;width:2;height:3585" coordorigin="9220,3667" coordsize="2,3585">
              <v:shape style="position:absolute;left:9220;top:3667;width:2;height:3585" coordorigin="9220,3667" coordsize="0,3585" path="m9220,3667l9220,7252e" filled="f" stroked="t" strokeweight=".75pt" strokecolor="#000000">
                <v:path arrowok="t"/>
              </v:shape>
            </v:group>
            <v:group style="position:absolute;left:9674;top:3667;width:2;height:3585" coordorigin="9674,3667" coordsize="2,3585">
              <v:shape style="position:absolute;left:9674;top:3667;width:2;height:3585" coordorigin="9674,3667" coordsize="0,3585" path="m9674,3667l9674,7252e" filled="f" stroked="t" strokeweight=".75pt" strokecolor="#000000">
                <v:path arrowok="t"/>
              </v:shape>
            </v:group>
            <v:group style="position:absolute;left:10128;top:3667;width:2;height:3585" coordorigin="10128,3667" coordsize="2,3585">
              <v:shape style="position:absolute;left:10128;top:3667;width:2;height:3585" coordorigin="10128,3667" coordsize="0,3585" path="m10128,3667l10128,7252e" filled="f" stroked="t" strokeweight=".75pt" strokecolor="#000000">
                <v:path arrowok="t"/>
              </v:shape>
            </v:group>
            <v:group style="position:absolute;left:594;top:4073;width:10443;height:2" coordorigin="594,4073" coordsize="10443,2">
              <v:shape style="position:absolute;left:594;top:4073;width:10443;height:2" coordorigin="594,4073" coordsize="10443,0" path="m594,4073l11036,4073e" filled="f" stroked="t" strokeweight=".75pt" strokecolor="#000000">
                <v:path arrowok="t"/>
              </v:shape>
            </v:group>
            <v:group style="position:absolute;left:594;top:4528;width:10443;height:2" coordorigin="594,4528" coordsize="10443,2">
              <v:shape style="position:absolute;left:594;top:4528;width:10443;height:2" coordorigin="594,4528" coordsize="10443,0" path="m594,4528l11036,4528e" filled="f" stroked="t" strokeweight=".75pt" strokecolor="#000000">
                <v:path arrowok="t"/>
              </v:shape>
            </v:group>
            <v:group style="position:absolute;left:594;top:4981;width:10443;height:2" coordorigin="594,4981" coordsize="10443,2">
              <v:shape style="position:absolute;left:594;top:4981;width:10443;height:2" coordorigin="594,4981" coordsize="10443,0" path="m594,4981l11036,4981e" filled="f" stroked="t" strokeweight=".75pt" strokecolor="#000000">
                <v:path arrowok="t"/>
              </v:shape>
            </v:group>
            <v:group style="position:absolute;left:594;top:895;width:10443;height:2" coordorigin="594,895" coordsize="10443,2">
              <v:shape style="position:absolute;left:594;top:895;width:10443;height:2" coordorigin="594,895" coordsize="10443,0" path="m594,895l11036,895e" filled="f" stroked="t" strokeweight=".75pt" strokecolor="#000000">
                <v:path arrowok="t"/>
              </v:shape>
            </v:group>
            <v:group style="position:absolute;left:594;top:1349;width:10443;height:2" coordorigin="594,1349" coordsize="10443,2">
              <v:shape style="position:absolute;left:594;top:1349;width:10443;height:2" coordorigin="594,1349" coordsize="10443,0" path="m594,1349l11036,1349e" filled="f" stroked="t" strokeweight=".75pt" strokecolor="#000000">
                <v:path arrowok="t"/>
              </v:shape>
            </v:group>
            <v:group style="position:absolute;left:594;top:1804;width:10443;height:2" coordorigin="594,1804" coordsize="10443,2">
              <v:shape style="position:absolute;left:594;top:1804;width:10443;height:2" coordorigin="594,1804" coordsize="10443,0" path="m594,1804l11036,1804e" filled="f" stroked="t" strokeweight=".75pt" strokecolor="#000000">
                <v:path arrowok="t"/>
              </v:shape>
            </v:group>
            <v:group style="position:absolute;left:594;top:2257;width:10443;height:2" coordorigin="594,2257" coordsize="10443,2">
              <v:shape style="position:absolute;left:594;top:2257;width:10443;height:2" coordorigin="594,2257" coordsize="10443,0" path="m594,2257l11036,2257e" filled="f" stroked="t" strokeweight=".75pt" strokecolor="#000000">
                <v:path arrowok="t"/>
              </v:shape>
            </v:group>
            <v:group style="position:absolute;left:594;top:-13;width:10415;height:455" coordorigin="594,-13" coordsize="10415,455">
              <v:shape style="position:absolute;left:594;top:-13;width:10415;height:455" coordorigin="594,-13" coordsize="10415,455" path="m594,442l11009,442,11009,-13,594,-13,594,442xe" filled="t" fillcolor="#FFFFFF" stroked="f">
                <v:path arrowok="t"/>
                <v:fill type="solid"/>
              </v:shape>
            </v:group>
            <v:group style="position:absolute;left:594;top:-13;width:10415;height:455" coordorigin="594,-13" coordsize="10415,455">
              <v:shape style="position:absolute;left:594;top:-13;width:10415;height:455" coordorigin="594,-13" coordsize="10415,455" path="m11009,-13l594,-13,594,442,11009,442,11009,-13xe" filled="f" stroked="t" strokeweight=".75pt" strokecolor="#000000">
                <v:path arrowok="t"/>
              </v:shape>
            </v:group>
            <v:group style="position:absolute;left:1020;top:3607;width:9480;height:2" coordorigin="1020,3607" coordsize="9480,2">
              <v:shape style="position:absolute;left:1020;top:3607;width:9480;height:2" coordorigin="1020,3607" coordsize="9480,0" path="m10500,3607l1020,3607e" filled="f" stroked="t" strokeweight="6pt" strokecolor="#FF0000">
                <v:path arrowok="t"/>
              </v:shape>
            </v:group>
            <v:group style="position:absolute;left:4680;top:892;width:1365;height:2296" coordorigin="4680,892" coordsize="1365,2296">
              <v:shape style="position:absolute;left:4680;top:892;width:1365;height:2296" coordorigin="4680,892" coordsize="1365,2296" path="m6044,892l4680,3187e" filled="f" stroked="t" strokeweight="3.0pt" strokecolor="#0000FF">
                <v:path arrowok="t"/>
              </v:shape>
            </v:group>
            <v:group style="position:absolute;left:4680;top:1807;width:1365;height:1380" coordorigin="4680,1807" coordsize="1365,1380">
              <v:shape style="position:absolute;left:4680;top:1807;width:1365;height:1380" coordorigin="4680,1807" coordsize="1365,1380" path="m4680,3187l6044,1807e" filled="f" stroked="t" strokeweight="3pt" strokecolor="#0000FF">
                <v:path arrowok="t"/>
              </v:shape>
            </v:group>
            <v:group style="position:absolute;left:6044;top:892;width:1366;height:2280" coordorigin="6044,892" coordsize="1366,2280">
              <v:shape style="position:absolute;left:6044;top:892;width:1366;height:2280" coordorigin="6044,892" coordsize="1366,2280" path="m6044,892l7410,3172e" filled="f" stroked="t" strokeweight="3pt" strokecolor="#0000FF">
                <v:path arrowok="t"/>
              </v:shape>
            </v:group>
            <v:group style="position:absolute;left:6044;top:1807;width:1366;height:1365" coordorigin="6044,1807" coordsize="1366,1365">
              <v:shape style="position:absolute;left:6044;top:1807;width:1366;height:1365" coordorigin="6044,1807" coordsize="1366,1365" path="m7410,3172l6044,1807e" filled="f" stroked="t" strokeweight="3pt" strokecolor="#0000FF">
                <v:path arrowok="t"/>
              </v:shape>
            </v:group>
            <v:group style="position:absolute;left:594;top:7252;width:10443;height:2" coordorigin="594,7252" coordsize="10443,2">
              <v:shape style="position:absolute;left:594;top:7252;width:10443;height:2" coordorigin="594,7252" coordsize="10443,0" path="m594,7252l11036,7252e" filled="f" stroked="t" strokeweight="3pt" strokecolor="#000000">
                <v:path arrowok="t"/>
              </v:shape>
            </v:group>
            <v:group style="position:absolute;left:594;top:5435;width:10443;height:2" coordorigin="594,5435" coordsize="10443,2">
              <v:shape style="position:absolute;left:594;top:5435;width:10443;height:2" coordorigin="594,5435" coordsize="10443,0" path="m594,5435l11036,5435e" filled="f" stroked="t" strokeweight=".75pt" strokecolor="#000000">
                <v:path arrowok="t"/>
              </v:shape>
            </v:group>
            <v:group style="position:absolute;left:594;top:5890;width:10443;height:2" coordorigin="594,5890" coordsize="10443,2">
              <v:shape style="position:absolute;left:594;top:5890;width:10443;height:2" coordorigin="594,5890" coordsize="10443,0" path="m594,5890l11036,5890e" filled="f" stroked="t" strokeweight=".75pt" strokecolor="#000000">
                <v:path arrowok="t"/>
              </v:shape>
            </v:group>
            <v:group style="position:absolute;left:594;top:6343;width:10443;height:2" coordorigin="594,6343" coordsize="10443,2">
              <v:shape style="position:absolute;left:594;top:6343;width:10443;height:2" coordorigin="594,6343" coordsize="10443,0" path="m594,6343l11036,6343e" filled="f" stroked="t" strokeweight=".75pt" strokecolor="#000000">
                <v:path arrowok="t"/>
              </v:shape>
            </v:group>
            <v:group style="position:absolute;left:594;top:6797;width:10443;height:2" coordorigin="594,6797" coordsize="10443,2">
              <v:shape style="position:absolute;left:594;top:6797;width:10443;height:2" coordorigin="594,6797" coordsize="10443,0" path="m594,6797l11036,6797e" filled="f" stroked="t" strokeweight=".75pt" strokecolor="#000000">
                <v:path arrowok="t"/>
              </v:shape>
            </v:group>
            <w10:wrap type="none"/>
          </v:group>
        </w:pict>
      </w:r>
      <w:r>
        <w:rPr>
          <w:spacing w:val="-1"/>
        </w:rPr>
        <w:t>Q4</w:t>
        <w:tab/>
        <w:t>Reflect the shape over the line of </w:t>
      </w:r>
      <w:r>
        <w:rPr>
          <w:spacing w:val="-2"/>
        </w:rPr>
        <w:t>symmetry.</w:t>
      </w:r>
      <w:r>
        <w:rPr>
          <w:b w:val="0"/>
        </w:rPr>
      </w:r>
    </w:p>
    <w:p>
      <w:pPr>
        <w:spacing w:after="0" w:line="240" w:lineRule="auto"/>
        <w:jc w:val="left"/>
        <w:sectPr>
          <w:pgSz w:w="11910" w:h="16840"/>
          <w:pgMar w:header="486" w:footer="0" w:top="960" w:bottom="280" w:left="540" w:right="700"/>
        </w:sectPr>
      </w:pPr>
    </w:p>
    <w:p>
      <w:pPr>
        <w:spacing w:line="240" w:lineRule="exact" w:before="7"/>
        <w:rPr>
          <w:sz w:val="24"/>
          <w:szCs w:val="24"/>
        </w:rPr>
      </w:pPr>
      <w:r>
        <w:rPr/>
        <w:pict>
          <v:group style="position:absolute;margin-left:37.740002pt;margin-top:62.16pt;width:520.75pt;height:22.7pt;mso-position-horizontal-relative:page;mso-position-vertical-relative:page;z-index:-5755" coordorigin="755,1243" coordsize="10415,454">
            <v:shape style="position:absolute;left:755;top:1243;width:10415;height:454" coordorigin="755,1243" coordsize="10415,454" path="m755,1697l11170,1697,11170,1243,755,1243,755,1697xe" filled="t" fillcolor="#FFFFFF" stroked="f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7.200001pt;margin-top:448.980011pt;width:520.75pt;height:22.75pt;mso-position-horizontal-relative:page;mso-position-vertical-relative:page;z-index:-5754" coordorigin="744,8980" coordsize="10415,455">
            <v:shape style="position:absolute;left:744;top:8980;width:10415;height:455" coordorigin="744,8980" coordsize="10415,455" path="m744,9434l11159,9434,11159,8980,744,8980,744,9434xe" filled="t" fillcolor="#FFFFFF" stroked="f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42.5pt;margin-top:493.5pt;width:304.5pt;height:301.5pt;mso-position-horizontal-relative:page;mso-position-vertical-relative:page;z-index:-5753" coordorigin="2850,9870" coordsize="6090,6030">
            <v:group style="position:absolute;left:4402;top:11238;width:1868;height:1841" coordorigin="4402,11238" coordsize="1868,1841">
              <v:shape style="position:absolute;left:4402;top:11238;width:1868;height:1841" coordorigin="4402,11238" coordsize="1868,1841" path="m4402,13079l6269,11238e" filled="f" stroked="t" strokeweight="3.0pt" strokecolor="#0000FF">
                <v:path arrowok="t"/>
              </v:shape>
            </v:group>
            <v:group style="position:absolute;left:2910;top:9930;width:5970;height:5910" coordorigin="2910,9930" coordsize="5970,5910">
              <v:shape style="position:absolute;left:2910;top:9930;width:5970;height:5910" coordorigin="2910,9930" coordsize="5970,5910" path="m8880,9930l2910,15840e" filled="f" stroked="t" strokeweight="6pt" strokecolor="#FF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148.5pt;margin-top:106.5pt;width:298.5pt;height:295.5pt;mso-position-horizontal-relative:page;mso-position-vertical-relative:page;z-index:-5752" coordorigin="2970,2130" coordsize="5970,5910">
            <v:shape style="position:absolute;left:2970;top:2130;width:5970;height:5910" coordorigin="2970,2130" coordsize="5970,5910" path="m8940,2130l2970,8040e" filled="f" stroked="t" strokeweight="6pt" strokecolor="#FF0000">
              <v:path arrowok="t"/>
            </v:shape>
            <w10:wrap type="none"/>
          </v:group>
        </w:pict>
      </w:r>
    </w:p>
    <w:tbl>
      <w:tblPr>
        <w:tblW w:w="0" w:type="auto"/>
        <w:jc w:val="left"/>
        <w:tblInd w:w="12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</w:tblGrid>
      <w:tr>
        <w:trPr>
          <w:trHeight w:val="454" w:hRule="exact"/>
        </w:trPr>
        <w:tc>
          <w:tcPr>
            <w:tcW w:w="10442" w:type="dxa"/>
            <w:gridSpan w:val="23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</w:tcPr>
          <w:p>
            <w:pPr>
              <w:pStyle w:val="TableParagraph"/>
              <w:tabs>
                <w:tab w:pos="842" w:val="left" w:leader="none"/>
              </w:tabs>
              <w:spacing w:line="240" w:lineRule="auto" w:before="49"/>
              <w:ind w:left="122" w:right="0"/>
              <w:jc w:val="left"/>
              <w:rPr>
                <w:rFonts w:ascii="Arial" w:hAnsi="Arial" w:cs="Arial" w:eastAsia="Arial"/>
                <w:sz w:val="26"/>
                <w:szCs w:val="26"/>
              </w:rPr>
            </w:pPr>
            <w:r>
              <w:rPr>
                <w:rFonts w:ascii="Arial"/>
                <w:b/>
                <w:spacing w:val="-1"/>
                <w:sz w:val="26"/>
              </w:rPr>
              <w:t>Q5</w:t>
              <w:tab/>
              <w:t>Reflect the shape</w:t>
            </w:r>
            <w:r>
              <w:rPr>
                <w:rFonts w:ascii="Arial"/>
                <w:b/>
                <w:spacing w:val="-3"/>
                <w:sz w:val="26"/>
              </w:rPr>
              <w:t> </w:t>
            </w:r>
            <w:r>
              <w:rPr>
                <w:rFonts w:ascii="Arial"/>
                <w:b/>
                <w:spacing w:val="-1"/>
                <w:sz w:val="26"/>
              </w:rPr>
              <w:t>over the line of </w:t>
            </w:r>
            <w:r>
              <w:rPr>
                <w:rFonts w:ascii="Arial"/>
                <w:b/>
                <w:spacing w:val="-2"/>
                <w:sz w:val="26"/>
              </w:rPr>
              <w:t>symmetry.</w:t>
            </w:r>
            <w:r>
              <w:rPr>
                <w:rFonts w:ascii="Arial"/>
                <w:sz w:val="26"/>
              </w:rPr>
            </w:r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</w:tcPr>
          <w:p>
            <w:pPr/>
          </w:p>
        </w:tc>
      </w:tr>
    </w:tbl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2"/>
        <w:rPr>
          <w:sz w:val="20"/>
          <w:szCs w:val="20"/>
        </w:rPr>
      </w:pPr>
    </w:p>
    <w:tbl>
      <w:tblPr>
        <w:tblW w:w="0" w:type="auto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</w:tblGrid>
      <w:tr>
        <w:trPr>
          <w:trHeight w:val="466" w:hRule="exact"/>
        </w:trPr>
        <w:tc>
          <w:tcPr>
            <w:tcW w:w="10442" w:type="dxa"/>
            <w:gridSpan w:val="23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</w:tcPr>
          <w:p>
            <w:pPr>
              <w:pStyle w:val="TableParagraph"/>
              <w:tabs>
                <w:tab w:pos="842" w:val="left" w:leader="none"/>
              </w:tabs>
              <w:spacing w:line="240" w:lineRule="auto" w:before="61"/>
              <w:ind w:left="122" w:right="0"/>
              <w:jc w:val="left"/>
              <w:rPr>
                <w:rFonts w:ascii="Arial" w:hAnsi="Arial" w:cs="Arial" w:eastAsia="Arial"/>
                <w:sz w:val="26"/>
                <w:szCs w:val="26"/>
              </w:rPr>
            </w:pPr>
            <w:r>
              <w:rPr>
                <w:rFonts w:ascii="Arial"/>
                <w:b/>
                <w:spacing w:val="-1"/>
                <w:sz w:val="26"/>
              </w:rPr>
              <w:t>Q6</w:t>
              <w:tab/>
              <w:t>Reflect the shape over the line of </w:t>
            </w:r>
            <w:r>
              <w:rPr>
                <w:rFonts w:ascii="Arial"/>
                <w:b/>
                <w:spacing w:val="-2"/>
                <w:sz w:val="26"/>
              </w:rPr>
              <w:t>symmetry.</w:t>
            </w:r>
            <w:r>
              <w:rPr>
                <w:rFonts w:ascii="Arial"/>
                <w:sz w:val="26"/>
              </w:rPr>
            </w:r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</w:tcPr>
          <w:p>
            <w:pPr/>
          </w:p>
        </w:tc>
      </w:tr>
    </w:tbl>
    <w:p>
      <w:pPr>
        <w:spacing w:after="0"/>
        <w:sectPr>
          <w:pgSz w:w="11910" w:h="16840"/>
          <w:pgMar w:header="486" w:footer="0" w:top="960" w:bottom="280" w:left="600" w:right="600"/>
        </w:sectPr>
      </w:pPr>
    </w:p>
    <w:p>
      <w:pPr>
        <w:spacing w:line="190" w:lineRule="exact" w:before="1"/>
        <w:rPr>
          <w:sz w:val="19"/>
          <w:szCs w:val="19"/>
        </w:rPr>
      </w:pPr>
      <w:r>
        <w:rPr/>
        <w:pict>
          <v:group style="position:absolute;margin-left:37.020pt;margin-top:59.880001pt;width:520.75pt;height:22.75pt;mso-position-horizontal-relative:page;mso-position-vertical-relative:page;z-index:-5751" coordorigin="740,1198" coordsize="10415,455">
            <v:shape style="position:absolute;left:740;top:1198;width:10415;height:455" coordorigin="740,1198" coordsize="10415,455" path="m740,1652l11155,1652,11155,1198,740,1198,740,1652xe" filled="t" fillcolor="#FFFFFF" stroked="f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4.200001pt;margin-top:450.480011pt;width:520.75pt;height:22.75pt;mso-position-horizontal-relative:page;mso-position-vertical-relative:page;z-index:-5750" coordorigin="684,9010" coordsize="10415,455">
            <v:shape style="position:absolute;left:684;top:9010;width:10415;height:455" coordorigin="684,9010" coordsize="10415,455" path="m684,9464l11099,9464,11099,9010,684,9010,684,9464xe" filled="t" fillcolor="#FFFFFF" stroked="f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42.5pt;margin-top:495pt;width:304.5pt;height:301.5pt;mso-position-horizontal-relative:page;mso-position-vertical-relative:page;z-index:-5749" coordorigin="2850,9900" coordsize="6090,6030">
            <v:group style="position:absolute;left:7074;top:10385;width:1342;height:1343" coordorigin="7074,10385" coordsize="1342,1343">
              <v:shape style="position:absolute;left:7074;top:10385;width:1342;height:1343" coordorigin="7074,10385" coordsize="1342,1343" path="m7074,10385l8416,11728e" filled="f" stroked="t" strokeweight="3pt" strokecolor="#0000FF">
                <v:path arrowok="t"/>
              </v:shape>
            </v:group>
            <v:group style="position:absolute;left:2910;top:9960;width:5970;height:5910" coordorigin="2910,9960" coordsize="5970,5910">
              <v:shape style="position:absolute;left:2910;top:9960;width:5970;height:5910" coordorigin="2910,9960" coordsize="5970,5910" path="m2910,9960l8880,15870e" filled="f" stroked="t" strokeweight="6pt" strokecolor="#FF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148.5pt;margin-top:105pt;width:298.5pt;height:295.5pt;mso-position-horizontal-relative:page;mso-position-vertical-relative:page;z-index:-5748" coordorigin="2970,2100" coordsize="5970,5910">
            <v:shape style="position:absolute;left:2970;top:2100;width:5970;height:5910" coordorigin="2970,2100" coordsize="5970,5910" path="m2970,2100l8940,8010e" filled="f" stroked="t" strokeweight="6pt" strokecolor="#FF0000">
              <v:path arrowok="t"/>
            </v:shape>
            <w10:wrap type="none"/>
          </v:group>
        </w:pict>
      </w:r>
    </w:p>
    <w:tbl>
      <w:tblPr>
        <w:tblW w:w="0" w:type="auto"/>
        <w:jc w:val="left"/>
        <w:tblInd w:w="1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</w:tblGrid>
      <w:tr>
        <w:trPr>
          <w:trHeight w:val="466" w:hRule="exact"/>
        </w:trPr>
        <w:tc>
          <w:tcPr>
            <w:tcW w:w="10441" w:type="dxa"/>
            <w:gridSpan w:val="23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</w:tcPr>
          <w:p>
            <w:pPr>
              <w:pStyle w:val="TableParagraph"/>
              <w:tabs>
                <w:tab w:pos="841" w:val="left" w:leader="none"/>
              </w:tabs>
              <w:spacing w:line="240" w:lineRule="auto" w:before="61"/>
              <w:ind w:left="121" w:right="0"/>
              <w:jc w:val="left"/>
              <w:rPr>
                <w:rFonts w:ascii="Arial" w:hAnsi="Arial" w:cs="Arial" w:eastAsia="Arial"/>
                <w:sz w:val="26"/>
                <w:szCs w:val="26"/>
              </w:rPr>
            </w:pPr>
            <w:r>
              <w:rPr>
                <w:rFonts w:ascii="Arial"/>
                <w:b/>
                <w:spacing w:val="-1"/>
                <w:sz w:val="26"/>
              </w:rPr>
              <w:t>Q7</w:t>
              <w:tab/>
              <w:t>Reflect the shape over the line of </w:t>
            </w:r>
            <w:r>
              <w:rPr>
                <w:rFonts w:ascii="Arial"/>
                <w:b/>
                <w:spacing w:val="-2"/>
                <w:sz w:val="26"/>
              </w:rPr>
              <w:t>symmetry.</w:t>
            </w:r>
            <w:r>
              <w:rPr>
                <w:rFonts w:ascii="Arial"/>
                <w:sz w:val="26"/>
              </w:rPr>
            </w:r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24" w:space="0" w:color="0000FF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24" w:space="0" w:color="0000FF"/>
              <w:right w:val="single" w:sz="24" w:space="0" w:color="0000FF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</w:tcPr>
          <w:p>
            <w:pPr/>
          </w:p>
        </w:tc>
      </w:tr>
    </w:tbl>
    <w:p>
      <w:pPr>
        <w:spacing w:line="200" w:lineRule="exact" w:before="0"/>
        <w:rPr>
          <w:sz w:val="20"/>
          <w:szCs w:val="20"/>
        </w:rPr>
      </w:pPr>
    </w:p>
    <w:p>
      <w:pPr>
        <w:spacing w:line="260" w:lineRule="exact" w:before="16"/>
        <w:rPr>
          <w:sz w:val="26"/>
          <w:szCs w:val="26"/>
        </w:rPr>
      </w:pPr>
    </w:p>
    <w:tbl>
      <w:tblPr>
        <w:tblW w:w="0" w:type="auto"/>
        <w:jc w:val="left"/>
        <w:tblInd w:w="7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  <w:gridCol w:w="454"/>
        <w:gridCol w:w="454"/>
        <w:gridCol w:w="455"/>
      </w:tblGrid>
      <w:tr>
        <w:trPr>
          <w:trHeight w:val="466" w:hRule="exact"/>
        </w:trPr>
        <w:tc>
          <w:tcPr>
            <w:tcW w:w="10442" w:type="dxa"/>
            <w:gridSpan w:val="23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</w:tcPr>
          <w:p>
            <w:pPr>
              <w:pStyle w:val="TableParagraph"/>
              <w:tabs>
                <w:tab w:pos="842" w:val="left" w:leader="none"/>
              </w:tabs>
              <w:spacing w:line="240" w:lineRule="auto" w:before="61"/>
              <w:ind w:left="122" w:right="0"/>
              <w:jc w:val="left"/>
              <w:rPr>
                <w:rFonts w:ascii="Arial" w:hAnsi="Arial" w:cs="Arial" w:eastAsia="Arial"/>
                <w:sz w:val="26"/>
                <w:szCs w:val="26"/>
              </w:rPr>
            </w:pPr>
            <w:r>
              <w:rPr>
                <w:rFonts w:ascii="Arial"/>
                <w:b/>
                <w:spacing w:val="-1"/>
                <w:sz w:val="26"/>
              </w:rPr>
              <w:t>Q8</w:t>
              <w:tab/>
              <w:t>Reflect the shape over the line of </w:t>
            </w:r>
            <w:r>
              <w:rPr>
                <w:rFonts w:ascii="Arial"/>
                <w:b/>
                <w:spacing w:val="-2"/>
                <w:sz w:val="26"/>
              </w:rPr>
              <w:t>symmetry.</w:t>
            </w:r>
            <w:r>
              <w:rPr>
                <w:rFonts w:ascii="Arial"/>
                <w:sz w:val="26"/>
              </w:rPr>
            </w:r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FF"/>
              <w:right w:val="single" w:sz="24" w:space="0" w:color="0000FF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24" w:space="0" w:color="0000FF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2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4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/>
          </w:p>
        </w:tc>
      </w:tr>
      <w:tr>
        <w:trPr>
          <w:trHeight w:val="455" w:hRule="exact"/>
        </w:trPr>
        <w:tc>
          <w:tcPr>
            <w:tcW w:w="454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</w:tcPr>
          <w:p>
            <w:pPr/>
          </w:p>
        </w:tc>
      </w:tr>
    </w:tbl>
    <w:p>
      <w:pPr>
        <w:spacing w:after="0"/>
        <w:sectPr>
          <w:pgSz w:w="11910" w:h="16840"/>
          <w:pgMar w:header="486" w:footer="0" w:top="960" w:bottom="280" w:left="580" w:right="620"/>
        </w:sectPr>
      </w:pPr>
    </w:p>
    <w:p>
      <w:pPr>
        <w:spacing w:line="220" w:lineRule="exact" w:before="9"/>
        <w:rPr>
          <w:sz w:val="22"/>
          <w:szCs w:val="22"/>
        </w:rPr>
      </w:pPr>
    </w:p>
    <w:p>
      <w:pPr>
        <w:pStyle w:val="BodyText"/>
        <w:tabs>
          <w:tab w:pos="952" w:val="left" w:leader="none"/>
        </w:tabs>
        <w:spacing w:line="240" w:lineRule="auto"/>
        <w:ind w:left="231" w:right="0"/>
        <w:jc w:val="left"/>
        <w:rPr>
          <w:b w:val="0"/>
          <w:bCs w:val="0"/>
        </w:rPr>
      </w:pPr>
      <w:r>
        <w:rPr/>
        <w:pict>
          <v:group style="position:absolute;margin-left:32.520000pt;margin-top:-2.095835pt;width:525.1pt;height:366.2pt;mso-position-horizontal-relative:page;mso-position-vertical-relative:paragraph;z-index:-5747" coordorigin="650,-42" coordsize="10502,7324">
            <v:group style="position:absolute;left:680;top:-12;width:2;height:7264" coordorigin="680,-12" coordsize="2,7264">
              <v:shape style="position:absolute;left:680;top:-12;width:2;height:7264" coordorigin="680,-12" coordsize="0,7264" path="m680,-12l680,7252e" filled="f" stroked="t" strokeweight="3pt" strokecolor="#000000">
                <v:path arrowok="t"/>
              </v:shape>
            </v:group>
            <v:group style="position:absolute;left:11122;top:-12;width:2;height:7264" coordorigin="11122,-12" coordsize="2,7264">
              <v:shape style="position:absolute;left:11122;top:-12;width:2;height:7264" coordorigin="11122,-12" coordsize="0,7264" path="m11122,-12l11122,7252e" filled="f" stroked="t" strokeweight="3pt" strokecolor="#000000">
                <v:path arrowok="t"/>
              </v:shape>
            </v:group>
            <v:group style="position:absolute;left:680;top:-12;width:10442;height:2" coordorigin="680,-12" coordsize="10442,2">
              <v:shape style="position:absolute;left:680;top:-12;width:10442;height:2" coordorigin="680,-12" coordsize="10442,0" path="m680,-12l11122,-12e" filled="f" stroked="t" strokeweight="3pt" strokecolor="#000000">
                <v:path arrowok="t"/>
              </v:shape>
            </v:group>
            <v:group style="position:absolute;left:6128;top:442;width:2;height:6810" coordorigin="6128,442" coordsize="2,6810">
              <v:shape style="position:absolute;left:6128;top:442;width:2;height:6810" coordorigin="6128,442" coordsize="0,6810" path="m6128,442l6128,7252e" filled="f" stroked="t" strokeweight=".75pt" strokecolor="#000000">
                <v:path arrowok="t"/>
              </v:shape>
            </v:group>
            <v:group style="position:absolute;left:6582;top:442;width:2;height:6810" coordorigin="6582,442" coordsize="2,6810">
              <v:shape style="position:absolute;left:6582;top:442;width:2;height:6810" coordorigin="6582,442" coordsize="0,6810" path="m6582,442l6582,7252e" filled="f" stroked="t" strokeweight=".75pt" strokecolor="#000000">
                <v:path arrowok="t"/>
              </v:shape>
            </v:group>
            <v:group style="position:absolute;left:7036;top:442;width:2;height:6810" coordorigin="7036,442" coordsize="2,6810">
              <v:shape style="position:absolute;left:7036;top:442;width:2;height:6810" coordorigin="7036,442" coordsize="0,6810" path="m7036,442l7036,7252e" filled="f" stroked="t" strokeweight=".75pt" strokecolor="#000000">
                <v:path arrowok="t"/>
              </v:shape>
            </v:group>
            <v:group style="position:absolute;left:7490;top:442;width:2;height:6810" coordorigin="7490,442" coordsize="2,6810">
              <v:shape style="position:absolute;left:7490;top:442;width:2;height:6810" coordorigin="7490,442" coordsize="0,6810" path="m7490,442l7490,7252e" filled="f" stroked="t" strokeweight=".75pt" strokecolor="#000000">
                <v:path arrowok="t"/>
              </v:shape>
            </v:group>
            <v:group style="position:absolute;left:7944;top:442;width:2;height:6810" coordorigin="7944,442" coordsize="2,6810">
              <v:shape style="position:absolute;left:7944;top:442;width:2;height:6810" coordorigin="7944,442" coordsize="0,6810" path="m7944,442l7944,7252e" filled="f" stroked="t" strokeweight=".75pt" strokecolor="#000000">
                <v:path arrowok="t"/>
              </v:shape>
            </v:group>
            <v:group style="position:absolute;left:8398;top:442;width:2;height:6810" coordorigin="8398,442" coordsize="2,6810">
              <v:shape style="position:absolute;left:8398;top:442;width:2;height:6810" coordorigin="8398,442" coordsize="0,6810" path="m8398,442l8398,7252e" filled="f" stroked="t" strokeweight=".75pt" strokecolor="#000000">
                <v:path arrowok="t"/>
              </v:shape>
            </v:group>
            <v:group style="position:absolute;left:8852;top:442;width:2;height:6810" coordorigin="8852,442" coordsize="2,6810">
              <v:shape style="position:absolute;left:8852;top:442;width:2;height:6810" coordorigin="8852,442" coordsize="0,6810" path="m8852,442l8852,7252e" filled="f" stroked="t" strokeweight=".75pt" strokecolor="#000000">
                <v:path arrowok="t"/>
              </v:shape>
            </v:group>
            <v:group style="position:absolute;left:9306;top:442;width:2;height:6810" coordorigin="9306,442" coordsize="2,6810">
              <v:shape style="position:absolute;left:9306;top:442;width:2;height:6810" coordorigin="9306,442" coordsize="0,6810" path="m9306,442l9306,7252e" filled="f" stroked="t" strokeweight=".75pt" strokecolor="#000000">
                <v:path arrowok="t"/>
              </v:shape>
            </v:group>
            <v:group style="position:absolute;left:9760;top:442;width:2;height:6810" coordorigin="9760,442" coordsize="2,6810">
              <v:shape style="position:absolute;left:9760;top:442;width:2;height:6810" coordorigin="9760,442" coordsize="0,6810" path="m9760,442l9760,7252e" filled="f" stroked="t" strokeweight=".75pt" strokecolor="#000000">
                <v:path arrowok="t"/>
              </v:shape>
            </v:group>
            <v:group style="position:absolute;left:10214;top:442;width:2;height:6810" coordorigin="10214,442" coordsize="2,6810">
              <v:shape style="position:absolute;left:10214;top:442;width:2;height:6810" coordorigin="10214,442" coordsize="0,6810" path="m10214,442l10214,7252e" filled="f" stroked="t" strokeweight=".75pt" strokecolor="#000000">
                <v:path arrowok="t"/>
              </v:shape>
            </v:group>
            <v:group style="position:absolute;left:10668;top:442;width:2;height:6810" coordorigin="10668,442" coordsize="2,6810">
              <v:shape style="position:absolute;left:10668;top:442;width:2;height:6810" coordorigin="10668,442" coordsize="0,6810" path="m10668,442l10668,7252e" filled="f" stroked="t" strokeweight=".75pt" strokecolor="#000000">
                <v:path arrowok="t"/>
              </v:shape>
            </v:group>
            <v:group style="position:absolute;left:5730;top:5436;width:5392;height:2" coordorigin="5730,5436" coordsize="5392,2">
              <v:shape style="position:absolute;left:5730;top:5436;width:5392;height:2" coordorigin="5730,5436" coordsize="5392,0" path="m5730,5436l11122,5436e" filled="f" stroked="t" strokeweight=".75pt" strokecolor="#000000">
                <v:path arrowok="t"/>
              </v:shape>
            </v:group>
            <v:group style="position:absolute;left:1134;top:442;width:2;height:6810" coordorigin="1134,442" coordsize="2,6810">
              <v:shape style="position:absolute;left:1134;top:442;width:2;height:6810" coordorigin="1134,442" coordsize="0,6810" path="m1134,442l1134,7252e" filled="f" stroked="t" strokeweight=".75pt" strokecolor="#000000">
                <v:path arrowok="t"/>
              </v:shape>
            </v:group>
            <v:group style="position:absolute;left:1588;top:442;width:2;height:6810" coordorigin="1588,442" coordsize="2,6810">
              <v:shape style="position:absolute;left:1588;top:442;width:2;height:6810" coordorigin="1588,442" coordsize="0,6810" path="m1588,442l1588,7252e" filled="f" stroked="t" strokeweight=".75pt" strokecolor="#000000">
                <v:path arrowok="t"/>
              </v:shape>
            </v:group>
            <v:group style="position:absolute;left:2042;top:442;width:2;height:6810" coordorigin="2042,442" coordsize="2,6810">
              <v:shape style="position:absolute;left:2042;top:442;width:2;height:6810" coordorigin="2042,442" coordsize="0,6810" path="m2042,442l2042,7252e" filled="f" stroked="t" strokeweight=".75pt" strokecolor="#000000">
                <v:path arrowok="t"/>
              </v:shape>
            </v:group>
            <v:group style="position:absolute;left:2496;top:442;width:2;height:6810" coordorigin="2496,442" coordsize="2,6810">
              <v:shape style="position:absolute;left:2496;top:442;width:2;height:6810" coordorigin="2496,442" coordsize="0,6810" path="m2496,442l2496,7252e" filled="f" stroked="t" strokeweight=".75pt" strokecolor="#000000">
                <v:path arrowok="t"/>
              </v:shape>
            </v:group>
            <v:group style="position:absolute;left:2950;top:442;width:2;height:6810" coordorigin="2950,442" coordsize="2,6810">
              <v:shape style="position:absolute;left:2950;top:442;width:2;height:6810" coordorigin="2950,442" coordsize="0,6810" path="m2950,442l2950,7252e" filled="f" stroked="t" strokeweight=".75pt" strokecolor="#000000">
                <v:path arrowok="t"/>
              </v:shape>
            </v:group>
            <v:group style="position:absolute;left:3404;top:442;width:2;height:6810" coordorigin="3404,442" coordsize="2,6810">
              <v:shape style="position:absolute;left:3404;top:442;width:2;height:6810" coordorigin="3404,442" coordsize="0,6810" path="m3404,442l3404,7252e" filled="f" stroked="t" strokeweight=".75pt" strokecolor="#000000">
                <v:path arrowok="t"/>
              </v:shape>
            </v:group>
            <v:group style="position:absolute;left:3858;top:442;width:2;height:6810" coordorigin="3858,442" coordsize="2,6810">
              <v:shape style="position:absolute;left:3858;top:442;width:2;height:6810" coordorigin="3858,442" coordsize="0,6810" path="m3858,442l3858,7252e" filled="f" stroked="t" strokeweight=".75pt" strokecolor="#000000">
                <v:path arrowok="t"/>
              </v:shape>
            </v:group>
            <v:group style="position:absolute;left:4312;top:442;width:2;height:6810" coordorigin="4312,442" coordsize="2,6810">
              <v:shape style="position:absolute;left:4312;top:442;width:2;height:6810" coordorigin="4312,442" coordsize="0,6810" path="m4312,442l4312,7252e" filled="f" stroked="t" strokeweight=".75pt" strokecolor="#000000">
                <v:path arrowok="t"/>
              </v:shape>
            </v:group>
            <v:group style="position:absolute;left:4766;top:442;width:2;height:6810" coordorigin="4766,442" coordsize="2,6810">
              <v:shape style="position:absolute;left:4766;top:442;width:2;height:6810" coordorigin="4766,442" coordsize="0,6810" path="m4766,442l4766,7252e" filled="f" stroked="t" strokeweight=".75pt" strokecolor="#000000">
                <v:path arrowok="t"/>
              </v:shape>
            </v:group>
            <v:group style="position:absolute;left:5220;top:442;width:2;height:6810" coordorigin="5220,442" coordsize="2,6810">
              <v:shape style="position:absolute;left:5220;top:442;width:2;height:6810" coordorigin="5220,442" coordsize="0,6810" path="m5220,442l5220,7252e" filled="f" stroked="t" strokeweight=".75pt" strokecolor="#000000">
                <v:path arrowok="t"/>
              </v:shape>
            </v:group>
            <v:group style="position:absolute;left:680;top:5436;width:4930;height:2" coordorigin="680,5436" coordsize="4930,2">
              <v:shape style="position:absolute;left:680;top:5436;width:4930;height:2" coordorigin="680,5436" coordsize="4930,0" path="m680,5436l5610,5436e" filled="f" stroked="t" strokeweight=".75pt" strokecolor="#000000">
                <v:path arrowok="t"/>
              </v:shape>
            </v:group>
            <v:group style="position:absolute;left:5730;top:5890;width:5392;height:2" coordorigin="5730,5890" coordsize="5392,2">
              <v:shape style="position:absolute;left:5730;top:5890;width:5392;height:2" coordorigin="5730,5890" coordsize="5392,0" path="m5730,5890l11122,5890e" filled="f" stroked="t" strokeweight=".75pt" strokecolor="#000000">
                <v:path arrowok="t"/>
              </v:shape>
            </v:group>
            <v:group style="position:absolute;left:680;top:5890;width:4930;height:2" coordorigin="680,5890" coordsize="4930,2">
              <v:shape style="position:absolute;left:680;top:5890;width:4930;height:2" coordorigin="680,5890" coordsize="4930,0" path="m680,5890l5610,5890e" filled="f" stroked="t" strokeweight=".75pt" strokecolor="#000000">
                <v:path arrowok="t"/>
              </v:shape>
            </v:group>
            <v:group style="position:absolute;left:5730;top:6343;width:5392;height:2" coordorigin="5730,6343" coordsize="5392,2">
              <v:shape style="position:absolute;left:5730;top:6343;width:5392;height:2" coordorigin="5730,6343" coordsize="5392,0" path="m5730,6343l11122,6343e" filled="f" stroked="t" strokeweight=".75pt" strokecolor="#000000">
                <v:path arrowok="t"/>
              </v:shape>
            </v:group>
            <v:group style="position:absolute;left:680;top:6343;width:4930;height:2" coordorigin="680,6343" coordsize="4930,2">
              <v:shape style="position:absolute;left:680;top:6343;width:4930;height:2" coordorigin="680,6343" coordsize="4930,0" path="m680,6343l5610,6343e" filled="f" stroked="t" strokeweight=".75pt" strokecolor="#000000">
                <v:path arrowok="t"/>
              </v:shape>
            </v:group>
            <v:group style="position:absolute;left:5674;top:6845;width:2;height:407" coordorigin="5674,6845" coordsize="2,407">
              <v:shape style="position:absolute;left:5674;top:6845;width:2;height:407" coordorigin="5674,6845" coordsize="0,407" path="m5674,6845l5674,7252e" filled="f" stroked="t" strokeweight=".75pt" strokecolor="#000000">
                <v:path arrowok="t"/>
              </v:shape>
            </v:group>
            <v:group style="position:absolute;left:5730;top:6798;width:5392;height:2" coordorigin="5730,6798" coordsize="5392,2">
              <v:shape style="position:absolute;left:5730;top:6798;width:5392;height:2" coordorigin="5730,6798" coordsize="5392,0" path="m5730,6798l11122,6798e" filled="f" stroked="t" strokeweight=".75pt" strokecolor="#000000">
                <v:path arrowok="t"/>
              </v:shape>
            </v:group>
            <v:group style="position:absolute;left:680;top:6798;width:4930;height:2" coordorigin="680,6798" coordsize="4930,2">
              <v:shape style="position:absolute;left:680;top:6798;width:4930;height:2" coordorigin="680,6798" coordsize="4930,0" path="m680,6798l5610,6798e" filled="f" stroked="t" strokeweight=".75pt" strokecolor="#000000">
                <v:path arrowok="t"/>
              </v:shape>
            </v:group>
            <v:group style="position:absolute;left:680;top:7252;width:10442;height:2" coordorigin="680,7252" coordsize="10442,2">
              <v:shape style="position:absolute;left:680;top:7252;width:10442;height:2" coordorigin="680,7252" coordsize="10442,0" path="m680,7252l11122,7252e" filled="f" stroked="t" strokeweight="3pt" strokecolor="#000000">
                <v:path arrowok="t"/>
              </v:shape>
            </v:group>
            <v:group style="position:absolute;left:5674;top:442;width:2;height:494" coordorigin="5674,442" coordsize="2,494">
              <v:shape style="position:absolute;left:5674;top:442;width:2;height:494" coordorigin="5674,442" coordsize="0,494" path="m5674,442l5674,935e" filled="f" stroked="t" strokeweight=".75pt" strokecolor="#000000">
                <v:path arrowok="t"/>
              </v:shape>
            </v:group>
            <v:group style="position:absolute;left:680;top:442;width:10442;height:2" coordorigin="680,442" coordsize="10442,2">
              <v:shape style="position:absolute;left:680;top:442;width:10442;height:2" coordorigin="680,442" coordsize="10442,0" path="m680,442l11122,442e" filled="f" stroked="t" strokeweight=".75pt" strokecolor="#000000">
                <v:path arrowok="t"/>
              </v:shape>
            </v:group>
            <v:group style="position:absolute;left:5730;top:2712;width:5392;height:2" coordorigin="5730,2712" coordsize="5392,2">
              <v:shape style="position:absolute;left:5730;top:2712;width:5392;height:2" coordorigin="5730,2712" coordsize="5392,0" path="m5730,2712l11122,2712e" filled="f" stroked="t" strokeweight=".75pt" strokecolor="#000000">
                <v:path arrowok="t"/>
              </v:shape>
            </v:group>
            <v:group style="position:absolute;left:680;top:2712;width:4930;height:2" coordorigin="680,2712" coordsize="4930,2">
              <v:shape style="position:absolute;left:680;top:2712;width:4930;height:2" coordorigin="680,2712" coordsize="4930,0" path="m680,2712l5610,2712e" filled="f" stroked="t" strokeweight=".75pt" strokecolor="#000000">
                <v:path arrowok="t"/>
              </v:shape>
            </v:group>
            <v:group style="position:absolute;left:5730;top:3166;width:5392;height:2" coordorigin="5730,3166" coordsize="5392,2">
              <v:shape style="position:absolute;left:5730;top:3166;width:5392;height:2" coordorigin="5730,3166" coordsize="5392,0" path="m5730,3166l11122,3166e" filled="f" stroked="t" strokeweight=".75pt" strokecolor="#000000">
                <v:path arrowok="t"/>
              </v:shape>
            </v:group>
            <v:group style="position:absolute;left:680;top:3166;width:4930;height:2" coordorigin="680,3166" coordsize="4930,2">
              <v:shape style="position:absolute;left:680;top:3166;width:4930;height:2" coordorigin="680,3166" coordsize="4930,0" path="m680,3166l5610,3166e" filled="f" stroked="t" strokeweight=".75pt" strokecolor="#000000">
                <v:path arrowok="t"/>
              </v:shape>
            </v:group>
            <v:group style="position:absolute;left:5730;top:3619;width:5392;height:2" coordorigin="5730,3619" coordsize="5392,2">
              <v:shape style="position:absolute;left:5730;top:3619;width:5392;height:2" coordorigin="5730,3619" coordsize="5392,0" path="m5730,3619l11122,3619e" filled="f" stroked="t" strokeweight=".75pt" strokecolor="#000000">
                <v:path arrowok="t"/>
              </v:shape>
            </v:group>
            <v:group style="position:absolute;left:680;top:3619;width:4930;height:2" coordorigin="680,3619" coordsize="4930,2">
              <v:shape style="position:absolute;left:680;top:3619;width:4930;height:2" coordorigin="680,3619" coordsize="4930,0" path="m680,3619l5610,3619e" filled="f" stroked="t" strokeweight=".75pt" strokecolor="#000000">
                <v:path arrowok="t"/>
              </v:shape>
            </v:group>
            <v:group style="position:absolute;left:5730;top:4074;width:5392;height:2" coordorigin="5730,4074" coordsize="5392,2">
              <v:shape style="position:absolute;left:5730;top:4074;width:5392;height:2" coordorigin="5730,4074" coordsize="5392,0" path="m5730,4074l11122,4074e" filled="f" stroked="t" strokeweight=".75pt" strokecolor="#000000">
                <v:path arrowok="t"/>
              </v:shape>
            </v:group>
            <v:group style="position:absolute;left:680;top:4074;width:4930;height:2" coordorigin="680,4074" coordsize="4930,2">
              <v:shape style="position:absolute;left:680;top:4074;width:4930;height:2" coordorigin="680,4074" coordsize="4930,0" path="m680,4074l5610,4074e" filled="f" stroked="t" strokeweight=".75pt" strokecolor="#000000">
                <v:path arrowok="t"/>
              </v:shape>
            </v:group>
            <v:group style="position:absolute;left:5730;top:4528;width:5392;height:2" coordorigin="5730,4528" coordsize="5392,2">
              <v:shape style="position:absolute;left:5730;top:4528;width:5392;height:2" coordorigin="5730,4528" coordsize="5392,0" path="m5730,4528l11122,4528e" filled="f" stroked="t" strokeweight=".75pt" strokecolor="#000000">
                <v:path arrowok="t"/>
              </v:shape>
            </v:group>
            <v:group style="position:absolute;left:680;top:4528;width:4930;height:2" coordorigin="680,4528" coordsize="4930,2">
              <v:shape style="position:absolute;left:680;top:4528;width:4930;height:2" coordorigin="680,4528" coordsize="4930,0" path="m680,4528l5610,4528e" filled="f" stroked="t" strokeweight=".75pt" strokecolor="#000000">
                <v:path arrowok="t"/>
              </v:shape>
            </v:group>
            <v:group style="position:absolute;left:5730;top:4981;width:5392;height:2" coordorigin="5730,4981" coordsize="5392,2">
              <v:shape style="position:absolute;left:5730;top:4981;width:5392;height:2" coordorigin="5730,4981" coordsize="5392,0" path="m5730,4981l11122,4981e" filled="f" stroked="t" strokeweight=".75pt" strokecolor="#000000">
                <v:path arrowok="t"/>
              </v:shape>
            </v:group>
            <v:group style="position:absolute;left:680;top:4981;width:4930;height:2" coordorigin="680,4981" coordsize="4930,2">
              <v:shape style="position:absolute;left:680;top:4981;width:4930;height:2" coordorigin="680,4981" coordsize="4930,0" path="m680,4981l5610,4981e" filled="f" stroked="t" strokeweight=".75pt" strokecolor="#000000">
                <v:path arrowok="t"/>
              </v:shape>
            </v:group>
            <v:group style="position:absolute;left:680;top:895;width:10442;height:2" coordorigin="680,895" coordsize="10442,2">
              <v:shape style="position:absolute;left:680;top:895;width:10442;height:2" coordorigin="680,895" coordsize="10442,0" path="m680,895l11122,895e" filled="f" stroked="t" strokeweight=".75pt" strokecolor="#000000">
                <v:path arrowok="t"/>
              </v:shape>
            </v:group>
            <v:group style="position:absolute;left:5730;top:1350;width:5392;height:2" coordorigin="5730,1350" coordsize="5392,2">
              <v:shape style="position:absolute;left:5730;top:1350;width:5392;height:2" coordorigin="5730,1350" coordsize="5392,0" path="m5730,1350l11122,1350e" filled="f" stroked="t" strokeweight=".75pt" strokecolor="#000000">
                <v:path arrowok="t"/>
              </v:shape>
            </v:group>
            <v:group style="position:absolute;left:680;top:1350;width:4930;height:2" coordorigin="680,1350" coordsize="4930,2">
              <v:shape style="position:absolute;left:680;top:1350;width:4930;height:2" coordorigin="680,1350" coordsize="4930,0" path="m680,1350l5610,1350e" filled="f" stroked="t" strokeweight=".75pt" strokecolor="#000000">
                <v:path arrowok="t"/>
              </v:shape>
            </v:group>
            <v:group style="position:absolute;left:5730;top:1804;width:5392;height:2" coordorigin="5730,1804" coordsize="5392,2">
              <v:shape style="position:absolute;left:5730;top:1804;width:5392;height:2" coordorigin="5730,1804" coordsize="5392,0" path="m5730,1804l11122,1804e" filled="f" stroked="t" strokeweight=".75pt" strokecolor="#000000">
                <v:path arrowok="t"/>
              </v:shape>
            </v:group>
            <v:group style="position:absolute;left:680;top:1804;width:4930;height:2" coordorigin="680,1804" coordsize="4930,2">
              <v:shape style="position:absolute;left:680;top:1804;width:4930;height:2" coordorigin="680,1804" coordsize="4930,0" path="m680,1804l5610,1804e" filled="f" stroked="t" strokeweight=".75pt" strokecolor="#000000">
                <v:path arrowok="t"/>
              </v:shape>
            </v:group>
            <v:group style="position:absolute;left:5730;top:2257;width:5392;height:2" coordorigin="5730,2257" coordsize="5392,2">
              <v:shape style="position:absolute;left:5730;top:2257;width:5392;height:2" coordorigin="5730,2257" coordsize="5392,0" path="m5730,2257l11122,2257e" filled="f" stroked="t" strokeweight=".75pt" strokecolor="#000000">
                <v:path arrowok="t"/>
              </v:shape>
            </v:group>
            <v:group style="position:absolute;left:680;top:2257;width:4930;height:2" coordorigin="680,2257" coordsize="4930,2">
              <v:shape style="position:absolute;left:680;top:2257;width:4930;height:2" coordorigin="680,2257" coordsize="4930,0" path="m680,2257l5610,2257e" filled="f" stroked="t" strokeweight=".75pt" strokecolor="#000000">
                <v:path arrowok="t"/>
              </v:shape>
            </v:group>
            <v:group style="position:absolute;left:680;top:-12;width:10415;height:454" coordorigin="680,-12" coordsize="10415,454">
              <v:shape style="position:absolute;left:680;top:-12;width:10415;height:454" coordorigin="680,-12" coordsize="10415,454" path="m680,442l11095,442,11095,-12,680,-12,680,442xe" filled="t" fillcolor="#FFFFFF" stroked="f">
                <v:path arrowok="t"/>
                <v:fill type="solid"/>
              </v:shape>
            </v:group>
            <v:group style="position:absolute;left:680;top:-12;width:10415;height:454" coordorigin="680,-12" coordsize="10415,454">
              <v:shape style="position:absolute;left:680;top:-12;width:10415;height:454" coordorigin="680,-12" coordsize="10415,454" path="m11095,-12l680,-12,680,442,11095,442,11095,-12xe" filled="f" stroked="t" strokeweight=".75pt" strokecolor="#000000">
                <v:path arrowok="t"/>
              </v:shape>
            </v:group>
            <v:group style="position:absolute;left:5670;top:935;width:2;height:5910" coordorigin="5670,935" coordsize="2,5910">
              <v:shape style="position:absolute;left:5670;top:935;width:2;height:5910" coordorigin="5670,935" coordsize="0,5910" path="m5670,935l5670,6845e" filled="f" stroked="t" strokeweight="6pt" strokecolor="#FF0000">
                <v:path arrowok="t"/>
              </v:shape>
            </v:group>
            <v:group style="position:absolute;left:2970;top:1819;width:1350;height:1350" coordorigin="2970,1819" coordsize="1350,1350">
              <v:shape style="position:absolute;left:2970;top:1819;width:1350;height:1350" coordorigin="2970,1819" coordsize="1350,1350" path="m4320,3169l2970,1819e" filled="f" stroked="t" strokeweight="3pt" strokecolor="#0000FF">
                <v:path arrowok="t"/>
              </v:shape>
            </v:group>
            <v:group style="position:absolute;left:2970;top:1819;width:465;height:1816" coordorigin="2970,1819" coordsize="465,1816">
              <v:shape style="position:absolute;left:2970;top:1819;width:465;height:1816" coordorigin="2970,1819" coordsize="465,1816" path="m2970,1819l3434,3635e" filled="f" stroked="t" strokeweight="3.0pt" strokecolor="#0000FF">
                <v:path arrowok="t"/>
              </v:shape>
            </v:group>
            <v:group style="position:absolute;left:3870;top:3169;width:465;height:466" coordorigin="3870,3169" coordsize="465,466">
              <v:shape style="position:absolute;left:3870;top:3169;width:465;height:466" coordorigin="3870,3169" coordsize="465,466" path="m4334,3169l3870,3635e" filled="f" stroked="t" strokeweight="3pt" strokecolor="#0000FF">
                <v:path arrowok="t"/>
              </v:shape>
            </v:group>
            <v:group style="position:absolute;left:3870;top:3635;width:465;height:465" coordorigin="3870,3635" coordsize="465,465">
              <v:shape style="position:absolute;left:3870;top:3635;width:465;height:465" coordorigin="3870,3635" coordsize="465,465" path="m3870,3635l4334,4099e" filled="f" stroked="t" strokeweight="3pt" strokecolor="#0000FF">
                <v:path arrowok="t"/>
              </v:shape>
            </v:group>
            <v:group style="position:absolute;left:2970;top:3635;width:450;height:1815" coordorigin="2970,3635" coordsize="450,1815">
              <v:shape style="position:absolute;left:2970;top:3635;width:450;height:1815" coordorigin="2970,3635" coordsize="450,1815" path="m3420,3635l2970,5449e" filled="f" stroked="t" strokeweight="3pt" strokecolor="#0000FF">
                <v:path arrowok="t"/>
              </v:shape>
            </v:group>
            <v:group style="position:absolute;left:2970;top:4085;width:1350;height:1365" coordorigin="2970,4085" coordsize="1350,1365">
              <v:shape style="position:absolute;left:2970;top:4085;width:1350;height:1365" coordorigin="2970,4085" coordsize="1350,1365" path="m4320,4085l2970,5449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Q9</w:t>
        <w:tab/>
        <w:t>Reflect the shape</w:t>
      </w:r>
      <w:r>
        <w:rPr>
          <w:spacing w:val="-3"/>
        </w:rPr>
        <w:t> </w:t>
      </w:r>
      <w:r>
        <w:rPr>
          <w:spacing w:val="-1"/>
        </w:rPr>
        <w:t>over the line of </w:t>
      </w:r>
      <w:r>
        <w:rPr>
          <w:spacing w:val="-2"/>
        </w:rPr>
        <w:t>symmetry.</w:t>
      </w:r>
      <w:r>
        <w:rPr>
          <w:b w:val="0"/>
        </w:rPr>
      </w:r>
    </w:p>
    <w:p>
      <w:pPr>
        <w:spacing w:line="140" w:lineRule="exact" w:before="4"/>
        <w:rPr>
          <w:sz w:val="14"/>
          <w:szCs w:val="14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tabs>
          <w:tab w:pos="907" w:val="left" w:leader="none"/>
        </w:tabs>
        <w:spacing w:line="240" w:lineRule="auto"/>
        <w:ind w:right="0"/>
        <w:jc w:val="left"/>
        <w:rPr>
          <w:b w:val="0"/>
          <w:bCs w:val="0"/>
        </w:rPr>
      </w:pPr>
      <w:r>
        <w:rPr/>
        <w:pict>
          <v:group style="position:absolute;margin-left:30.24pt;margin-top:-2.845865pt;width:525.15pt;height:366.95pt;mso-position-horizontal-relative:page;mso-position-vertical-relative:paragraph;z-index:-5746" coordorigin="605,-57" coordsize="10503,7339">
            <v:group style="position:absolute;left:635;top:-12;width:2;height:7264" coordorigin="635,-12" coordsize="2,7264">
              <v:shape style="position:absolute;left:635;top:-12;width:2;height:7264" coordorigin="635,-12" coordsize="0,7264" path="m635,-12l635,7252e" filled="f" stroked="t" strokeweight="3pt" strokecolor="#000000">
                <v:path arrowok="t"/>
              </v:shape>
            </v:group>
            <v:group style="position:absolute;left:11077;top:-12;width:2;height:7264" coordorigin="11077,-12" coordsize="2,7264">
              <v:shape style="position:absolute;left:11077;top:-12;width:2;height:7264" coordorigin="11077,-12" coordsize="0,7264" path="m11077,-12l11077,7252e" filled="f" stroked="t" strokeweight="3pt" strokecolor="#000000">
                <v:path arrowok="t"/>
              </v:shape>
            </v:group>
            <v:group style="position:absolute;left:635;top:-27;width:10443;height:2" coordorigin="635,-27" coordsize="10443,2">
              <v:shape style="position:absolute;left:635;top:-27;width:10443;height:2" coordorigin="635,-27" coordsize="10443,0" path="m635,-27l11077,-27e" filled="f" stroked="t" strokeweight="3pt" strokecolor="#000000">
                <v:path arrowok="t"/>
              </v:shape>
            </v:group>
            <v:group style="position:absolute;left:1088;top:442;width:2;height:6810" coordorigin="1088,442" coordsize="2,6810">
              <v:shape style="position:absolute;left:1088;top:442;width:2;height:6810" coordorigin="1088,442" coordsize="0,6810" path="m1088,442l1088,7252e" filled="f" stroked="t" strokeweight=".75pt" strokecolor="#000000">
                <v:path arrowok="t"/>
              </v:shape>
            </v:group>
            <v:group style="position:absolute;left:1543;top:3695;width:2;height:3557" coordorigin="1543,3695" coordsize="2,3557">
              <v:shape style="position:absolute;left:1543;top:3695;width:2;height:3557" coordorigin="1543,3695" coordsize="0,3557" path="m1543,3695l1543,7252e" filled="f" stroked="t" strokeweight=".75pt" strokecolor="#000000">
                <v:path arrowok="t"/>
              </v:shape>
            </v:group>
            <v:group style="position:absolute;left:1997;top:3695;width:2;height:3557" coordorigin="1997,3695" coordsize="2,3557">
              <v:shape style="position:absolute;left:1997;top:3695;width:2;height:3557" coordorigin="1997,3695" coordsize="0,3557" path="m1997,3695l1997,7252e" filled="f" stroked="t" strokeweight=".75pt" strokecolor="#000000">
                <v:path arrowok="t"/>
              </v:shape>
            </v:group>
            <v:group style="position:absolute;left:2450;top:3695;width:2;height:3557" coordorigin="2450,3695" coordsize="2,3557">
              <v:shape style="position:absolute;left:2450;top:3695;width:2;height:3557" coordorigin="2450,3695" coordsize="0,3557" path="m2450,3695l2450,7252e" filled="f" stroked="t" strokeweight=".75pt" strokecolor="#000000">
                <v:path arrowok="t"/>
              </v:shape>
            </v:group>
            <v:group style="position:absolute;left:2905;top:3695;width:2;height:3557" coordorigin="2905,3695" coordsize="2,3557">
              <v:shape style="position:absolute;left:2905;top:3695;width:2;height:3557" coordorigin="2905,3695" coordsize="0,3557" path="m2905,3695l2905,7252e" filled="f" stroked="t" strokeweight=".75pt" strokecolor="#000000">
                <v:path arrowok="t"/>
              </v:shape>
            </v:group>
            <v:group style="position:absolute;left:3359;top:3695;width:2;height:3557" coordorigin="3359,3695" coordsize="2,3557">
              <v:shape style="position:absolute;left:3359;top:3695;width:2;height:3557" coordorigin="3359,3695" coordsize="0,3557" path="m3359,3695l3359,7252e" filled="f" stroked="t" strokeweight=".75pt" strokecolor="#000000">
                <v:path arrowok="t"/>
              </v:shape>
            </v:group>
            <v:group style="position:absolute;left:3812;top:3695;width:2;height:3557" coordorigin="3812,3695" coordsize="2,3557">
              <v:shape style="position:absolute;left:3812;top:3695;width:2;height:3557" coordorigin="3812,3695" coordsize="0,3557" path="m3812,3695l3812,7252e" filled="f" stroked="t" strokeweight=".75pt" strokecolor="#000000">
                <v:path arrowok="t"/>
              </v:shape>
            </v:group>
            <v:group style="position:absolute;left:4267;top:3695;width:2;height:3557" coordorigin="4267,3695" coordsize="2,3557">
              <v:shape style="position:absolute;left:4267;top:3695;width:2;height:3557" coordorigin="4267,3695" coordsize="0,3557" path="m4267,3695l4267,7252e" filled="f" stroked="t" strokeweight=".75pt" strokecolor="#000000">
                <v:path arrowok="t"/>
              </v:shape>
            </v:group>
            <v:group style="position:absolute;left:4721;top:3695;width:2;height:3557" coordorigin="4721,3695" coordsize="2,3557">
              <v:shape style="position:absolute;left:4721;top:3695;width:2;height:3557" coordorigin="4721,3695" coordsize="0,3557" path="m4721,3695l4721,7252e" filled="f" stroked="t" strokeweight=".75pt" strokecolor="#000000">
                <v:path arrowok="t"/>
              </v:shape>
            </v:group>
            <v:group style="position:absolute;left:5174;top:3695;width:2;height:3557" coordorigin="5174,3695" coordsize="2,3557">
              <v:shape style="position:absolute;left:5174;top:3695;width:2;height:3557" coordorigin="5174,3695" coordsize="0,3557" path="m5174,3695l5174,7252e" filled="f" stroked="t" strokeweight=".75pt" strokecolor="#000000">
                <v:path arrowok="t"/>
              </v:shape>
            </v:group>
            <v:group style="position:absolute;left:5629;top:3695;width:2;height:3557" coordorigin="5629,3695" coordsize="2,3557">
              <v:shape style="position:absolute;left:5629;top:3695;width:2;height:3557" coordorigin="5629,3695" coordsize="0,3557" path="m5629,3695l5629,7252e" filled="f" stroked="t" strokeweight=".75pt" strokecolor="#000000">
                <v:path arrowok="t"/>
              </v:shape>
            </v:group>
            <v:group style="position:absolute;left:6083;top:3695;width:2;height:3557" coordorigin="6083,3695" coordsize="2,3557">
              <v:shape style="position:absolute;left:6083;top:3695;width:2;height:3557" coordorigin="6083,3695" coordsize="0,3557" path="m6083,3695l6083,7252e" filled="f" stroked="t" strokeweight=".75pt" strokecolor="#000000">
                <v:path arrowok="t"/>
              </v:shape>
            </v:group>
            <v:group style="position:absolute;left:6536;top:3695;width:2;height:3557" coordorigin="6536,3695" coordsize="2,3557">
              <v:shape style="position:absolute;left:6536;top:3695;width:2;height:3557" coordorigin="6536,3695" coordsize="0,3557" path="m6536,3695l6536,7252e" filled="f" stroked="t" strokeweight=".75pt" strokecolor="#000000">
                <v:path arrowok="t"/>
              </v:shape>
            </v:group>
            <v:group style="position:absolute;left:6991;top:3695;width:2;height:3557" coordorigin="6991,3695" coordsize="2,3557">
              <v:shape style="position:absolute;left:6991;top:3695;width:2;height:3557" coordorigin="6991,3695" coordsize="0,3557" path="m6991,3695l6991,7252e" filled="f" stroked="t" strokeweight=".75pt" strokecolor="#000000">
                <v:path arrowok="t"/>
              </v:shape>
            </v:group>
            <v:group style="position:absolute;left:7445;top:3695;width:2;height:3557" coordorigin="7445,3695" coordsize="2,3557">
              <v:shape style="position:absolute;left:7445;top:3695;width:2;height:3557" coordorigin="7445,3695" coordsize="0,3557" path="m7445,3695l7445,7252e" filled="f" stroked="t" strokeweight=".75pt" strokecolor="#000000">
                <v:path arrowok="t"/>
              </v:shape>
            </v:group>
            <v:group style="position:absolute;left:7898;top:3695;width:2;height:3557" coordorigin="7898,3695" coordsize="2,3557">
              <v:shape style="position:absolute;left:7898;top:3695;width:2;height:3557" coordorigin="7898,3695" coordsize="0,3557" path="m7898,3695l7898,7252e" filled="f" stroked="t" strokeweight=".75pt" strokecolor="#000000">
                <v:path arrowok="t"/>
              </v:shape>
            </v:group>
            <v:group style="position:absolute;left:8353;top:3695;width:2;height:3557" coordorigin="8353,3695" coordsize="2,3557">
              <v:shape style="position:absolute;left:8353;top:3695;width:2;height:3557" coordorigin="8353,3695" coordsize="0,3557" path="m8353,3695l8353,7252e" filled="f" stroked="t" strokeweight=".75pt" strokecolor="#000000">
                <v:path arrowok="t"/>
              </v:shape>
            </v:group>
            <v:group style="position:absolute;left:8807;top:3695;width:2;height:3557" coordorigin="8807,3695" coordsize="2,3557">
              <v:shape style="position:absolute;left:8807;top:3695;width:2;height:3557" coordorigin="8807,3695" coordsize="0,3557" path="m8807,3695l8807,7252e" filled="f" stroked="t" strokeweight=".75pt" strokecolor="#000000">
                <v:path arrowok="t"/>
              </v:shape>
            </v:group>
            <v:group style="position:absolute;left:9260;top:3695;width:2;height:3557" coordorigin="9260,3695" coordsize="2,3557">
              <v:shape style="position:absolute;left:9260;top:3695;width:2;height:3557" coordorigin="9260,3695" coordsize="0,3557" path="m9260,3695l9260,7252e" filled="f" stroked="t" strokeweight=".75pt" strokecolor="#000000">
                <v:path arrowok="t"/>
              </v:shape>
            </v:group>
            <v:group style="position:absolute;left:9715;top:3695;width:2;height:3557" coordorigin="9715,3695" coordsize="2,3557">
              <v:shape style="position:absolute;left:9715;top:3695;width:2;height:3557" coordorigin="9715,3695" coordsize="0,3557" path="m9715,3695l9715,7252e" filled="f" stroked="t" strokeweight=".75pt" strokecolor="#000000">
                <v:path arrowok="t"/>
              </v:shape>
            </v:group>
            <v:group style="position:absolute;left:10169;top:3695;width:2;height:3557" coordorigin="10169,3695" coordsize="2,3557">
              <v:shape style="position:absolute;left:10169;top:3695;width:2;height:3557" coordorigin="10169,3695" coordsize="0,3557" path="m10169,3695l10169,7252e" filled="f" stroked="t" strokeweight=".75pt" strokecolor="#000000">
                <v:path arrowok="t"/>
              </v:shape>
            </v:group>
            <v:group style="position:absolute;left:10622;top:442;width:2;height:6810" coordorigin="10622,442" coordsize="2,6810">
              <v:shape style="position:absolute;left:10622;top:442;width:2;height:6810" coordorigin="10622,442" coordsize="0,6810" path="m10622,442l10622,7252e" filled="f" stroked="t" strokeweight=".75pt" strokecolor="#000000">
                <v:path arrowok="t"/>
              </v:shape>
            </v:group>
            <v:group style="position:absolute;left:635;top:7252;width:10443;height:2" coordorigin="635,7252" coordsize="10443,2">
              <v:shape style="position:absolute;left:635;top:7252;width:10443;height:2" coordorigin="635,7252" coordsize="10443,0" path="m635,7252l11077,7252e" filled="f" stroked="t" strokeweight="3pt" strokecolor="#000000">
                <v:path arrowok="t"/>
              </v:shape>
            </v:group>
            <v:group style="position:absolute;left:635;top:5436;width:10443;height:2" coordorigin="635,5436" coordsize="10443,2">
              <v:shape style="position:absolute;left:635;top:5436;width:10443;height:2" coordorigin="635,5436" coordsize="10443,0" path="m635,5436l11077,5436e" filled="f" stroked="t" strokeweight=".75pt" strokecolor="#000000">
                <v:path arrowok="t"/>
              </v:shape>
            </v:group>
            <v:group style="position:absolute;left:635;top:5890;width:10443;height:2" coordorigin="635,5890" coordsize="10443,2">
              <v:shape style="position:absolute;left:635;top:5890;width:10443;height:2" coordorigin="635,5890" coordsize="10443,0" path="m635,5890l11077,5890e" filled="f" stroked="t" strokeweight=".75pt" strokecolor="#000000">
                <v:path arrowok="t"/>
              </v:shape>
            </v:group>
            <v:group style="position:absolute;left:635;top:6343;width:10443;height:2" coordorigin="635,6343" coordsize="10443,2">
              <v:shape style="position:absolute;left:635;top:6343;width:10443;height:2" coordorigin="635,6343" coordsize="10443,0" path="m635,6343l11077,6343e" filled="f" stroked="t" strokeweight=".75pt" strokecolor="#000000">
                <v:path arrowok="t"/>
              </v:shape>
            </v:group>
            <v:group style="position:absolute;left:635;top:6798;width:10443;height:2" coordorigin="635,6798" coordsize="10443,2">
              <v:shape style="position:absolute;left:635;top:6798;width:10443;height:2" coordorigin="635,6798" coordsize="10443,0" path="m635,6798l11077,6798e" filled="f" stroked="t" strokeweight=".75pt" strokecolor="#000000">
                <v:path arrowok="t"/>
              </v:shape>
            </v:group>
            <v:group style="position:absolute;left:1543;top:442;width:2;height:3134" coordorigin="1543,442" coordsize="2,3134">
              <v:shape style="position:absolute;left:1543;top:442;width:2;height:3134" coordorigin="1543,442" coordsize="0,3134" path="m1543,442l1543,3575e" filled="f" stroked="t" strokeweight=".75pt" strokecolor="#000000">
                <v:path arrowok="t"/>
              </v:shape>
            </v:group>
            <v:group style="position:absolute;left:1997;top:442;width:2;height:3134" coordorigin="1997,442" coordsize="2,3134">
              <v:shape style="position:absolute;left:1997;top:442;width:2;height:3134" coordorigin="1997,442" coordsize="0,3134" path="m1997,442l1997,3575e" filled="f" stroked="t" strokeweight=".75pt" strokecolor="#000000">
                <v:path arrowok="t"/>
              </v:shape>
            </v:group>
            <v:group style="position:absolute;left:2450;top:442;width:2;height:3134" coordorigin="2450,442" coordsize="2,3134">
              <v:shape style="position:absolute;left:2450;top:442;width:2;height:3134" coordorigin="2450,442" coordsize="0,3134" path="m2450,442l2450,3575e" filled="f" stroked="t" strokeweight=".75pt" strokecolor="#000000">
                <v:path arrowok="t"/>
              </v:shape>
            </v:group>
            <v:group style="position:absolute;left:2905;top:442;width:2;height:3134" coordorigin="2905,442" coordsize="2,3134">
              <v:shape style="position:absolute;left:2905;top:442;width:2;height:3134" coordorigin="2905,442" coordsize="0,3134" path="m2905,442l2905,3575e" filled="f" stroked="t" strokeweight=".75pt" strokecolor="#000000">
                <v:path arrowok="t"/>
              </v:shape>
            </v:group>
            <v:group style="position:absolute;left:3359;top:442;width:2;height:3134" coordorigin="3359,442" coordsize="2,3134">
              <v:shape style="position:absolute;left:3359;top:442;width:2;height:3134" coordorigin="3359,442" coordsize="0,3134" path="m3359,442l3359,3575e" filled="f" stroked="t" strokeweight=".75pt" strokecolor="#000000">
                <v:path arrowok="t"/>
              </v:shape>
            </v:group>
            <v:group style="position:absolute;left:3812;top:442;width:2;height:3134" coordorigin="3812,442" coordsize="2,3134">
              <v:shape style="position:absolute;left:3812;top:442;width:2;height:3134" coordorigin="3812,442" coordsize="0,3134" path="m3812,442l3812,3575e" filled="f" stroked="t" strokeweight=".75pt" strokecolor="#000000">
                <v:path arrowok="t"/>
              </v:shape>
            </v:group>
            <v:group style="position:absolute;left:4267;top:442;width:2;height:3134" coordorigin="4267,442" coordsize="2,3134">
              <v:shape style="position:absolute;left:4267;top:442;width:2;height:3134" coordorigin="4267,442" coordsize="0,3134" path="m4267,442l4267,3575e" filled="f" stroked="t" strokeweight=".75pt" strokecolor="#000000">
                <v:path arrowok="t"/>
              </v:shape>
            </v:group>
            <v:group style="position:absolute;left:4721;top:442;width:2;height:3134" coordorigin="4721,442" coordsize="2,3134">
              <v:shape style="position:absolute;left:4721;top:442;width:2;height:3134" coordorigin="4721,442" coordsize="0,3134" path="m4721,442l4721,3575e" filled="f" stroked="t" strokeweight=".75pt" strokecolor="#000000">
                <v:path arrowok="t"/>
              </v:shape>
            </v:group>
            <v:group style="position:absolute;left:5174;top:442;width:2;height:3134" coordorigin="5174,442" coordsize="2,3134">
              <v:shape style="position:absolute;left:5174;top:442;width:2;height:3134" coordorigin="5174,442" coordsize="0,3134" path="m5174,442l5174,3575e" filled="f" stroked="t" strokeweight=".75pt" strokecolor="#000000">
                <v:path arrowok="t"/>
              </v:shape>
            </v:group>
            <v:group style="position:absolute;left:5629;top:442;width:2;height:3134" coordorigin="5629,442" coordsize="2,3134">
              <v:shape style="position:absolute;left:5629;top:442;width:2;height:3134" coordorigin="5629,442" coordsize="0,3134" path="m5629,442l5629,3575e" filled="f" stroked="t" strokeweight=".75pt" strokecolor="#000000">
                <v:path arrowok="t"/>
              </v:shape>
            </v:group>
            <v:group style="position:absolute;left:6083;top:442;width:2;height:3134" coordorigin="6083,442" coordsize="2,3134">
              <v:shape style="position:absolute;left:6083;top:442;width:2;height:3134" coordorigin="6083,442" coordsize="0,3134" path="m6083,442l6083,3575e" filled="f" stroked="t" strokeweight=".75pt" strokecolor="#000000">
                <v:path arrowok="t"/>
              </v:shape>
            </v:group>
            <v:group style="position:absolute;left:6536;top:442;width:2;height:3134" coordorigin="6536,442" coordsize="2,3134">
              <v:shape style="position:absolute;left:6536;top:442;width:2;height:3134" coordorigin="6536,442" coordsize="0,3134" path="m6536,442l6536,3575e" filled="f" stroked="t" strokeweight=".75pt" strokecolor="#000000">
                <v:path arrowok="t"/>
              </v:shape>
            </v:group>
            <v:group style="position:absolute;left:6991;top:442;width:2;height:3134" coordorigin="6991,442" coordsize="2,3134">
              <v:shape style="position:absolute;left:6991;top:442;width:2;height:3134" coordorigin="6991,442" coordsize="0,3134" path="m6991,442l6991,3575e" filled="f" stroked="t" strokeweight=".75pt" strokecolor="#000000">
                <v:path arrowok="t"/>
              </v:shape>
            </v:group>
            <v:group style="position:absolute;left:7445;top:442;width:2;height:3134" coordorigin="7445,442" coordsize="2,3134">
              <v:shape style="position:absolute;left:7445;top:442;width:2;height:3134" coordorigin="7445,442" coordsize="0,3134" path="m7445,442l7445,3575e" filled="f" stroked="t" strokeweight=".75pt" strokecolor="#000000">
                <v:path arrowok="t"/>
              </v:shape>
            </v:group>
            <v:group style="position:absolute;left:7898;top:442;width:2;height:3134" coordorigin="7898,442" coordsize="2,3134">
              <v:shape style="position:absolute;left:7898;top:442;width:2;height:3134" coordorigin="7898,442" coordsize="0,3134" path="m7898,442l7898,3575e" filled="f" stroked="t" strokeweight=".75pt" strokecolor="#000000">
                <v:path arrowok="t"/>
              </v:shape>
            </v:group>
            <v:group style="position:absolute;left:8353;top:442;width:2;height:3134" coordorigin="8353,442" coordsize="2,3134">
              <v:shape style="position:absolute;left:8353;top:442;width:2;height:3134" coordorigin="8353,442" coordsize="0,3134" path="m8353,442l8353,3575e" filled="f" stroked="t" strokeweight=".75pt" strokecolor="#000000">
                <v:path arrowok="t"/>
              </v:shape>
            </v:group>
            <v:group style="position:absolute;left:8807;top:442;width:2;height:3134" coordorigin="8807,442" coordsize="2,3134">
              <v:shape style="position:absolute;left:8807;top:442;width:2;height:3134" coordorigin="8807,442" coordsize="0,3134" path="m8807,442l8807,3575e" filled="f" stroked="t" strokeweight=".75pt" strokecolor="#000000">
                <v:path arrowok="t"/>
              </v:shape>
            </v:group>
            <v:group style="position:absolute;left:9260;top:442;width:2;height:3134" coordorigin="9260,442" coordsize="2,3134">
              <v:shape style="position:absolute;left:9260;top:442;width:2;height:3134" coordorigin="9260,442" coordsize="0,3134" path="m9260,442l9260,3575e" filled="f" stroked="t" strokeweight=".75pt" strokecolor="#000000">
                <v:path arrowok="t"/>
              </v:shape>
            </v:group>
            <v:group style="position:absolute;left:9715;top:442;width:2;height:3134" coordorigin="9715,442" coordsize="2,3134">
              <v:shape style="position:absolute;left:9715;top:442;width:2;height:3134" coordorigin="9715,442" coordsize="0,3134" path="m9715,442l9715,3575e" filled="f" stroked="t" strokeweight=".75pt" strokecolor="#000000">
                <v:path arrowok="t"/>
              </v:shape>
            </v:group>
            <v:group style="position:absolute;left:10169;top:442;width:2;height:3134" coordorigin="10169,442" coordsize="2,3134">
              <v:shape style="position:absolute;left:10169;top:442;width:2;height:3134" coordorigin="10169,442" coordsize="0,3134" path="m10169,442l10169,3575e" filled="f" stroked="t" strokeweight=".75pt" strokecolor="#000000">
                <v:path arrowok="t"/>
              </v:shape>
            </v:group>
            <v:group style="position:absolute;left:635;top:442;width:10443;height:2" coordorigin="635,442" coordsize="10443,2">
              <v:shape style="position:absolute;left:635;top:442;width:10443;height:2" coordorigin="635,442" coordsize="10443,0" path="m635,442l11077,442e" filled="f" stroked="t" strokeweight=".75pt" strokecolor="#000000">
                <v:path arrowok="t"/>
              </v:shape>
            </v:group>
            <v:group style="position:absolute;left:635;top:2712;width:10443;height:2" coordorigin="635,2712" coordsize="10443,2">
              <v:shape style="position:absolute;left:635;top:2712;width:10443;height:2" coordorigin="635,2712" coordsize="10443,0" path="m635,2712l11077,2712e" filled="f" stroked="t" strokeweight=".75pt" strokecolor="#000000">
                <v:path arrowok="t"/>
              </v:shape>
            </v:group>
            <v:group style="position:absolute;left:635;top:3166;width:10443;height:2" coordorigin="635,3166" coordsize="10443,2">
              <v:shape style="position:absolute;left:635;top:3166;width:10443;height:2" coordorigin="635,3166" coordsize="10443,0" path="m635,3166l11077,3166e" filled="f" stroked="t" strokeweight=".75pt" strokecolor="#000000">
                <v:path arrowok="t"/>
              </v:shape>
            </v:group>
            <v:group style="position:absolute;left:10620;top:3619;width:458;height:2" coordorigin="10620,3619" coordsize="458,2">
              <v:shape style="position:absolute;left:10620;top:3619;width:458;height:2" coordorigin="10620,3619" coordsize="458,0" path="m10620,3619l11077,3619e" filled="f" stroked="t" strokeweight=".75pt" strokecolor="#000000">
                <v:path arrowok="t"/>
              </v:shape>
            </v:group>
            <v:group style="position:absolute;left:635;top:3619;width:506;height:2" coordorigin="635,3619" coordsize="506,2">
              <v:shape style="position:absolute;left:635;top:3619;width:506;height:2" coordorigin="635,3619" coordsize="506,0" path="m635,3619l1140,3619e" filled="f" stroked="t" strokeweight=".75pt" strokecolor="#000000">
                <v:path arrowok="t"/>
              </v:shape>
            </v:group>
            <v:group style="position:absolute;left:635;top:4074;width:10443;height:2" coordorigin="635,4074" coordsize="10443,2">
              <v:shape style="position:absolute;left:635;top:4074;width:10443;height:2" coordorigin="635,4074" coordsize="10443,0" path="m635,4074l11077,4074e" filled="f" stroked="t" strokeweight=".75pt" strokecolor="#000000">
                <v:path arrowok="t"/>
              </v:shape>
            </v:group>
            <v:group style="position:absolute;left:635;top:4528;width:10443;height:2" coordorigin="635,4528" coordsize="10443,2">
              <v:shape style="position:absolute;left:635;top:4528;width:10443;height:2" coordorigin="635,4528" coordsize="10443,0" path="m635,4528l11077,4528e" filled="f" stroked="t" strokeweight=".75pt" strokecolor="#000000">
                <v:path arrowok="t"/>
              </v:shape>
            </v:group>
            <v:group style="position:absolute;left:635;top:4981;width:10443;height:2" coordorigin="635,4981" coordsize="10443,2">
              <v:shape style="position:absolute;left:635;top:4981;width:10443;height:2" coordorigin="635,4981" coordsize="10443,0" path="m635,4981l11077,4981e" filled="f" stroked="t" strokeweight=".75pt" strokecolor="#000000">
                <v:path arrowok="t"/>
              </v:shape>
            </v:group>
            <v:group style="position:absolute;left:635;top:895;width:10443;height:2" coordorigin="635,895" coordsize="10443,2">
              <v:shape style="position:absolute;left:635;top:895;width:10443;height:2" coordorigin="635,895" coordsize="10443,0" path="m635,895l11077,895e" filled="f" stroked="t" strokeweight=".75pt" strokecolor="#000000">
                <v:path arrowok="t"/>
              </v:shape>
            </v:group>
            <v:group style="position:absolute;left:635;top:1350;width:10443;height:2" coordorigin="635,1350" coordsize="10443,2">
              <v:shape style="position:absolute;left:635;top:1350;width:10443;height:2" coordorigin="635,1350" coordsize="10443,0" path="m635,1350l11077,1350e" filled="f" stroked="t" strokeweight=".75pt" strokecolor="#000000">
                <v:path arrowok="t"/>
              </v:shape>
            </v:group>
            <v:group style="position:absolute;left:635;top:1804;width:10443;height:2" coordorigin="635,1804" coordsize="10443,2">
              <v:shape style="position:absolute;left:635;top:1804;width:10443;height:2" coordorigin="635,1804" coordsize="10443,0" path="m635,1804l11077,1804e" filled="f" stroked="t" strokeweight=".75pt" strokecolor="#000000">
                <v:path arrowok="t"/>
              </v:shape>
            </v:group>
            <v:group style="position:absolute;left:635;top:2257;width:10443;height:2" coordorigin="635,2257" coordsize="10443,2">
              <v:shape style="position:absolute;left:635;top:2257;width:10443;height:2" coordorigin="635,2257" coordsize="10443,0" path="m635,2257l11077,2257e" filled="f" stroked="t" strokeweight=".75pt" strokecolor="#000000">
                <v:path arrowok="t"/>
              </v:shape>
            </v:group>
            <v:group style="position:absolute;left:635;top:-12;width:10415;height:454" coordorigin="635,-12" coordsize="10415,454">
              <v:shape style="position:absolute;left:635;top:-12;width:10415;height:454" coordorigin="635,-12" coordsize="10415,454" path="m635,442l11050,442,11050,-12,635,-12,635,442xe" filled="t" fillcolor="#FFFFFF" stroked="f">
                <v:path arrowok="t"/>
                <v:fill type="solid"/>
              </v:shape>
            </v:group>
            <v:group style="position:absolute;left:635;top:-12;width:10415;height:454" coordorigin="635,-12" coordsize="10415,454">
              <v:shape style="position:absolute;left:635;top:-12;width:10415;height:454" coordorigin="635,-12" coordsize="10415,454" path="m11050,-12l635,-12,635,442,11050,442,11050,-12xe" filled="f" stroked="t" strokeweight=".75pt" strokecolor="#000000">
                <v:path arrowok="t"/>
              </v:shape>
            </v:group>
            <v:group style="position:absolute;left:1140;top:3635;width:9480;height:2" coordorigin="1140,3635" coordsize="9480,2">
              <v:shape style="position:absolute;left:1140;top:3635;width:9480;height:2" coordorigin="1140,3635" coordsize="9480,0" path="m10620,3635l1140,3635e" filled="f" stroked="t" strokeweight="6pt" strokecolor="#FF0000">
                <v:path arrowok="t"/>
              </v:shape>
            </v:group>
            <v:group style="position:absolute;left:3810;top:1789;width:915;height:916" coordorigin="3810,1789" coordsize="915,916">
              <v:shape style="position:absolute;left:3810;top:1789;width:915;height:916" coordorigin="3810,1789" coordsize="915,916" path="m3810,2705l4724,1789e" filled="f" stroked="t" strokeweight="3.0pt" strokecolor="#0000FF">
                <v:path arrowok="t"/>
              </v:shape>
            </v:group>
            <v:group style="position:absolute;left:3794;top:2705;width:2746;height:2730" coordorigin="3794,2705" coordsize="2746,2730">
              <v:shape style="position:absolute;left:3794;top:2705;width:2746;height:2730" coordorigin="3794,2705" coordsize="2746,2730" path="m3794,2705l6540,5435e" filled="f" stroked="t" strokeweight="3pt" strokecolor="#0000FF">
                <v:path arrowok="t"/>
              </v:shape>
            </v:group>
            <v:group style="position:absolute;left:6540;top:4519;width:915;height:916" coordorigin="6540,4519" coordsize="915,916">
              <v:shape style="position:absolute;left:6540;top:4519;width:915;height:916" coordorigin="6540,4519" coordsize="915,916" path="m6540,5435l7454,4519e" filled="f" stroked="t" strokeweight="3pt" strokecolor="#0000FF">
                <v:path arrowok="t"/>
              </v:shape>
            </v:group>
            <v:group style="position:absolute;left:4724;top:1805;width:2730;height:2715" coordorigin="4724,1805" coordsize="2730,2715">
              <v:shape style="position:absolute;left:4724;top:1805;width:2730;height:2715" coordorigin="4724,1805" coordsize="2730,2715" path="m7454,4519l4724,1805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Q10</w:t>
        <w:tab/>
        <w:t>Reflect the shape over the line of </w:t>
      </w:r>
      <w:r>
        <w:rPr>
          <w:spacing w:val="-2"/>
        </w:rPr>
        <w:t>symmetry.</w:t>
      </w:r>
      <w:r>
        <w:rPr>
          <w:b w:val="0"/>
        </w:rPr>
      </w:r>
    </w:p>
    <w:p>
      <w:pPr>
        <w:spacing w:after="0" w:line="240" w:lineRule="auto"/>
        <w:jc w:val="left"/>
        <w:sectPr>
          <w:pgSz w:w="11910" w:h="16840"/>
          <w:pgMar w:header="486" w:footer="0" w:top="960" w:bottom="280" w:left="600" w:right="720"/>
        </w:sectPr>
      </w:pPr>
    </w:p>
    <w:p>
      <w:pPr>
        <w:spacing w:line="100" w:lineRule="exact" w:before="5"/>
        <w:rPr>
          <w:sz w:val="10"/>
          <w:szCs w:val="1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tabs>
          <w:tab w:pos="891" w:val="left" w:leader="none"/>
        </w:tabs>
        <w:spacing w:line="240" w:lineRule="auto"/>
        <w:ind w:left="171" w:right="0"/>
        <w:jc w:val="left"/>
        <w:rPr>
          <w:b w:val="0"/>
          <w:bCs w:val="0"/>
        </w:rPr>
      </w:pPr>
      <w:r>
        <w:rPr/>
        <w:pict>
          <v:group style="position:absolute;margin-left:29.52pt;margin-top:-2.905864pt;width:525.1pt;height:367pt;mso-position-horizontal-relative:page;mso-position-vertical-relative:paragraph;z-index:-5745" coordorigin="590,-58" coordsize="10502,7340">
            <v:group style="position:absolute;left:620;top:-13;width:2;height:7265" coordorigin="620,-13" coordsize="2,7265">
              <v:shape style="position:absolute;left:620;top:-13;width:2;height:7265" coordorigin="620,-13" coordsize="0,7265" path="m620,-13l620,7252e" filled="f" stroked="t" strokeweight="3pt" strokecolor="#000000">
                <v:path arrowok="t"/>
              </v:shape>
            </v:group>
            <v:group style="position:absolute;left:11062;top:-13;width:2;height:7265" coordorigin="11062,-13" coordsize="2,7265">
              <v:shape style="position:absolute;left:11062;top:-13;width:2;height:7265" coordorigin="11062,-13" coordsize="0,7265" path="m11062,-13l11062,7252e" filled="f" stroked="t" strokeweight="3pt" strokecolor="#000000">
                <v:path arrowok="t"/>
              </v:shape>
            </v:group>
            <v:group style="position:absolute;left:620;top:-28;width:10442;height:2" coordorigin="620,-28" coordsize="10442,2">
              <v:shape style="position:absolute;left:620;top:-28;width:10442;height:2" coordorigin="620,-28" coordsize="10442,0" path="m620,-28l11062,-28e" filled="f" stroked="t" strokeweight="3pt" strokecolor="#000000">
                <v:path arrowok="t"/>
              </v:shape>
            </v:group>
            <v:group style="position:absolute;left:1074;top:442;width:2;height:6810" coordorigin="1074,442" coordsize="2,6810">
              <v:shape style="position:absolute;left:1074;top:442;width:2;height:6810" coordorigin="1074,442" coordsize="0,6810" path="m1074,442l1074,7252e" filled="f" stroked="t" strokeweight=".75pt" strokecolor="#000000">
                <v:path arrowok="t"/>
              </v:shape>
            </v:group>
            <v:group style="position:absolute;left:1528;top:442;width:2;height:6810" coordorigin="1528,442" coordsize="2,6810">
              <v:shape style="position:absolute;left:1528;top:442;width:2;height:6810" coordorigin="1528,442" coordsize="0,6810" path="m1528,442l1528,7252e" filled="f" stroked="t" strokeweight=".75pt" strokecolor="#000000">
                <v:path arrowok="t"/>
              </v:shape>
            </v:group>
            <v:group style="position:absolute;left:1982;top:442;width:2;height:6810" coordorigin="1982,442" coordsize="2,6810">
              <v:shape style="position:absolute;left:1982;top:442;width:2;height:6810" coordorigin="1982,442" coordsize="0,6810" path="m1982,442l1982,7252e" filled="f" stroked="t" strokeweight=".75pt" strokecolor="#000000">
                <v:path arrowok="t"/>
              </v:shape>
            </v:group>
            <v:group style="position:absolute;left:2436;top:442;width:2;height:6810" coordorigin="2436,442" coordsize="2,6810">
              <v:shape style="position:absolute;left:2436;top:442;width:2;height:6810" coordorigin="2436,442" coordsize="0,6810" path="m2436,442l2436,7252e" filled="f" stroked="t" strokeweight=".75pt" strokecolor="#000000">
                <v:path arrowok="t"/>
              </v:shape>
            </v:group>
            <v:group style="position:absolute;left:2890;top:442;width:2;height:6810" coordorigin="2890,442" coordsize="2,6810">
              <v:shape style="position:absolute;left:2890;top:442;width:2;height:6810" coordorigin="2890,442" coordsize="0,6810" path="m2890,442l2890,7252e" filled="f" stroked="t" strokeweight=".75pt" strokecolor="#000000">
                <v:path arrowok="t"/>
              </v:shape>
            </v:group>
            <v:group style="position:absolute;left:3344;top:442;width:2;height:6810" coordorigin="3344,442" coordsize="2,6810">
              <v:shape style="position:absolute;left:3344;top:442;width:2;height:6810" coordorigin="3344,442" coordsize="0,6810" path="m3344,442l3344,7252e" filled="f" stroked="t" strokeweight=".75pt" strokecolor="#000000">
                <v:path arrowok="t"/>
              </v:shape>
            </v:group>
            <v:group style="position:absolute;left:3798;top:442;width:2;height:6810" coordorigin="3798,442" coordsize="2,6810">
              <v:shape style="position:absolute;left:3798;top:442;width:2;height:6810" coordorigin="3798,442" coordsize="0,6810" path="m3798,442l3798,7252e" filled="f" stroked="t" strokeweight=".75pt" strokecolor="#000000">
                <v:path arrowok="t"/>
              </v:shape>
            </v:group>
            <v:group style="position:absolute;left:4252;top:442;width:2;height:6810" coordorigin="4252,442" coordsize="2,6810">
              <v:shape style="position:absolute;left:4252;top:442;width:2;height:6810" coordorigin="4252,442" coordsize="0,6810" path="m4252,442l4252,7252e" filled="f" stroked="t" strokeweight=".75pt" strokecolor="#000000">
                <v:path arrowok="t"/>
              </v:shape>
            </v:group>
            <v:group style="position:absolute;left:4706;top:442;width:2;height:6810" coordorigin="4706,442" coordsize="2,6810">
              <v:shape style="position:absolute;left:4706;top:442;width:2;height:6810" coordorigin="4706,442" coordsize="0,6810" path="m4706,442l4706,7252e" filled="f" stroked="t" strokeweight=".75pt" strokecolor="#000000">
                <v:path arrowok="t"/>
              </v:shape>
            </v:group>
            <v:group style="position:absolute;left:5160;top:442;width:2;height:6810" coordorigin="5160,442" coordsize="2,6810">
              <v:shape style="position:absolute;left:5160;top:442;width:2;height:6810" coordorigin="5160,442" coordsize="0,6810" path="m5160,442l5160,7252e" filled="f" stroked="t" strokeweight=".75pt" strokecolor="#000000">
                <v:path arrowok="t"/>
              </v:shape>
            </v:group>
            <v:group style="position:absolute;left:5614;top:442;width:2;height:6810" coordorigin="5614,442" coordsize="2,6810">
              <v:shape style="position:absolute;left:5614;top:442;width:2;height:6810" coordorigin="5614,442" coordsize="0,6810" path="m5614,442l5614,7252e" filled="f" stroked="t" strokeweight=".75pt" strokecolor="#000000">
                <v:path arrowok="t"/>
              </v:shape>
            </v:group>
            <v:group style="position:absolute;left:6068;top:442;width:2;height:6810" coordorigin="6068,442" coordsize="2,6810">
              <v:shape style="position:absolute;left:6068;top:442;width:2;height:6810" coordorigin="6068,442" coordsize="0,6810" path="m6068,442l6068,7252e" filled="f" stroked="t" strokeweight=".75pt" strokecolor="#000000">
                <v:path arrowok="t"/>
              </v:shape>
            </v:group>
            <v:group style="position:absolute;left:6522;top:442;width:2;height:6810" coordorigin="6522,442" coordsize="2,6810">
              <v:shape style="position:absolute;left:6522;top:442;width:2;height:6810" coordorigin="6522,442" coordsize="0,6810" path="m6522,442l6522,7252e" filled="f" stroked="t" strokeweight=".75pt" strokecolor="#000000">
                <v:path arrowok="t"/>
              </v:shape>
            </v:group>
            <v:group style="position:absolute;left:6976;top:442;width:2;height:6810" coordorigin="6976,442" coordsize="2,6810">
              <v:shape style="position:absolute;left:6976;top:442;width:2;height:6810" coordorigin="6976,442" coordsize="0,6810" path="m6976,442l6976,7252e" filled="f" stroked="t" strokeweight=".75pt" strokecolor="#000000">
                <v:path arrowok="t"/>
              </v:shape>
            </v:group>
            <v:group style="position:absolute;left:7430;top:442;width:2;height:6810" coordorigin="7430,442" coordsize="2,6810">
              <v:shape style="position:absolute;left:7430;top:442;width:2;height:6810" coordorigin="7430,442" coordsize="0,6810" path="m7430,442l7430,7252e" filled="f" stroked="t" strokeweight=".75pt" strokecolor="#000000">
                <v:path arrowok="t"/>
              </v:shape>
            </v:group>
            <v:group style="position:absolute;left:7884;top:442;width:2;height:6810" coordorigin="7884,442" coordsize="2,6810">
              <v:shape style="position:absolute;left:7884;top:442;width:2;height:6810" coordorigin="7884,442" coordsize="0,6810" path="m7884,442l7884,7252e" filled="f" stroked="t" strokeweight=".75pt" strokecolor="#000000">
                <v:path arrowok="t"/>
              </v:shape>
            </v:group>
            <v:group style="position:absolute;left:8338;top:442;width:2;height:6810" coordorigin="8338,442" coordsize="2,6810">
              <v:shape style="position:absolute;left:8338;top:442;width:2;height:6810" coordorigin="8338,442" coordsize="0,6810" path="m8338,442l8338,7252e" filled="f" stroked="t" strokeweight=".75pt" strokecolor="#000000">
                <v:path arrowok="t"/>
              </v:shape>
            </v:group>
            <v:group style="position:absolute;left:8792;top:442;width:2;height:6810" coordorigin="8792,442" coordsize="2,6810">
              <v:shape style="position:absolute;left:8792;top:442;width:2;height:6810" coordorigin="8792,442" coordsize="0,6810" path="m8792,442l8792,7252e" filled="f" stroked="t" strokeweight=".75pt" strokecolor="#000000">
                <v:path arrowok="t"/>
              </v:shape>
            </v:group>
            <v:group style="position:absolute;left:9246;top:442;width:2;height:6810" coordorigin="9246,442" coordsize="2,6810">
              <v:shape style="position:absolute;left:9246;top:442;width:2;height:6810" coordorigin="9246,442" coordsize="0,6810" path="m9246,442l9246,7252e" filled="f" stroked="t" strokeweight=".75pt" strokecolor="#000000">
                <v:path arrowok="t"/>
              </v:shape>
            </v:group>
            <v:group style="position:absolute;left:9700;top:442;width:2;height:6810" coordorigin="9700,442" coordsize="2,6810">
              <v:shape style="position:absolute;left:9700;top:442;width:2;height:6810" coordorigin="9700,442" coordsize="0,6810" path="m9700,442l9700,7252e" filled="f" stroked="t" strokeweight=".75pt" strokecolor="#000000">
                <v:path arrowok="t"/>
              </v:shape>
            </v:group>
            <v:group style="position:absolute;left:10154;top:442;width:2;height:6810" coordorigin="10154,442" coordsize="2,6810">
              <v:shape style="position:absolute;left:10154;top:442;width:2;height:6810" coordorigin="10154,442" coordsize="0,6810" path="m10154,442l10154,7252e" filled="f" stroked="t" strokeweight=".75pt" strokecolor="#000000">
                <v:path arrowok="t"/>
              </v:shape>
            </v:group>
            <v:group style="position:absolute;left:10608;top:442;width:2;height:6810" coordorigin="10608,442" coordsize="2,6810">
              <v:shape style="position:absolute;left:10608;top:442;width:2;height:6810" coordorigin="10608,442" coordsize="0,6810" path="m10608,442l10608,7252e" filled="f" stroked="t" strokeweight=".75pt" strokecolor="#000000">
                <v:path arrowok="t"/>
              </v:shape>
            </v:group>
            <v:group style="position:absolute;left:620;top:5435;width:10442;height:2" coordorigin="620,5435" coordsize="10442,2">
              <v:shape style="position:absolute;left:620;top:5435;width:10442;height:2" coordorigin="620,5435" coordsize="10442,0" path="m620,5435l11062,5435e" filled="f" stroked="t" strokeweight=".75pt" strokecolor="#000000">
                <v:path arrowok="t"/>
              </v:shape>
            </v:group>
            <v:group style="position:absolute;left:620;top:5890;width:10442;height:2" coordorigin="620,5890" coordsize="10442,2">
              <v:shape style="position:absolute;left:620;top:5890;width:10442;height:2" coordorigin="620,5890" coordsize="10442,0" path="m620,5890l11062,5890e" filled="f" stroked="t" strokeweight=".75pt" strokecolor="#000000">
                <v:path arrowok="t"/>
              </v:shape>
            </v:group>
            <v:group style="position:absolute;left:620;top:6343;width:10442;height:2" coordorigin="620,6343" coordsize="10442,2">
              <v:shape style="position:absolute;left:620;top:6343;width:10442;height:2" coordorigin="620,6343" coordsize="10442,0" path="m620,6343l11062,6343e" filled="f" stroked="t" strokeweight=".75pt" strokecolor="#000000">
                <v:path arrowok="t"/>
              </v:shape>
            </v:group>
            <v:group style="position:absolute;left:620;top:6797;width:10442;height:2" coordorigin="620,6797" coordsize="10442,2">
              <v:shape style="position:absolute;left:620;top:6797;width:10442;height:2" coordorigin="620,6797" coordsize="10442,0" path="m620,6797l11062,6797e" filled="f" stroked="t" strokeweight=".75pt" strokecolor="#000000">
                <v:path arrowok="t"/>
              </v:shape>
            </v:group>
            <v:group style="position:absolute;left:620;top:7252;width:10442;height:2" coordorigin="620,7252" coordsize="10442,2">
              <v:shape style="position:absolute;left:620;top:7252;width:10442;height:2" coordorigin="620,7252" coordsize="10442,0" path="m620,7252l11062,7252e" filled="f" stroked="t" strokeweight="3pt" strokecolor="#000000">
                <v:path arrowok="t"/>
              </v:shape>
            </v:group>
            <v:group style="position:absolute;left:620;top:442;width:10442;height:2" coordorigin="620,442" coordsize="10442,2">
              <v:shape style="position:absolute;left:620;top:442;width:10442;height:2" coordorigin="620,442" coordsize="10442,0" path="m620,442l11062,442e" filled="f" stroked="t" strokeweight=".75pt" strokecolor="#000000">
                <v:path arrowok="t"/>
              </v:shape>
            </v:group>
            <v:group style="position:absolute;left:620;top:2711;width:10442;height:2" coordorigin="620,2711" coordsize="10442,2">
              <v:shape style="position:absolute;left:620;top:2711;width:10442;height:2" coordorigin="620,2711" coordsize="10442,0" path="m620,2711l11062,2711e" filled="f" stroked="t" strokeweight=".75pt" strokecolor="#000000">
                <v:path arrowok="t"/>
              </v:shape>
            </v:group>
            <v:group style="position:absolute;left:620;top:3166;width:10442;height:2" coordorigin="620,3166" coordsize="10442,2">
              <v:shape style="position:absolute;left:620;top:3166;width:10442;height:2" coordorigin="620,3166" coordsize="10442,0" path="m620,3166l11062,3166e" filled="f" stroked="t" strokeweight=".75pt" strokecolor="#000000">
                <v:path arrowok="t"/>
              </v:shape>
            </v:group>
            <v:group style="position:absolute;left:620;top:3619;width:10442;height:2" coordorigin="620,3619" coordsize="10442,2">
              <v:shape style="position:absolute;left:620;top:3619;width:10442;height:2" coordorigin="620,3619" coordsize="10442,0" path="m620,3619l11062,3619e" filled="f" stroked="t" strokeweight=".75pt" strokecolor="#000000">
                <v:path arrowok="t"/>
              </v:shape>
            </v:group>
            <v:group style="position:absolute;left:620;top:4073;width:10442;height:2" coordorigin="620,4073" coordsize="10442,2">
              <v:shape style="position:absolute;left:620;top:4073;width:10442;height:2" coordorigin="620,4073" coordsize="10442,0" path="m620,4073l11062,4073e" filled="f" stroked="t" strokeweight=".75pt" strokecolor="#000000">
                <v:path arrowok="t"/>
              </v:shape>
            </v:group>
            <v:group style="position:absolute;left:620;top:4528;width:10442;height:2" coordorigin="620,4528" coordsize="10442,2">
              <v:shape style="position:absolute;left:620;top:4528;width:10442;height:2" coordorigin="620,4528" coordsize="10442,0" path="m620,4528l11062,4528e" filled="f" stroked="t" strokeweight=".75pt" strokecolor="#000000">
                <v:path arrowok="t"/>
              </v:shape>
            </v:group>
            <v:group style="position:absolute;left:620;top:4981;width:10442;height:2" coordorigin="620,4981" coordsize="10442,2">
              <v:shape style="position:absolute;left:620;top:4981;width:10442;height:2" coordorigin="620,4981" coordsize="10442,0" path="m620,4981l11062,4981e" filled="f" stroked="t" strokeweight=".75pt" strokecolor="#000000">
                <v:path arrowok="t"/>
              </v:shape>
            </v:group>
            <v:group style="position:absolute;left:620;top:895;width:10442;height:2" coordorigin="620,895" coordsize="10442,2">
              <v:shape style="position:absolute;left:620;top:895;width:10442;height:2" coordorigin="620,895" coordsize="10442,0" path="m620,895l11062,895e" filled="f" stroked="t" strokeweight=".75pt" strokecolor="#000000">
                <v:path arrowok="t"/>
              </v:shape>
            </v:group>
            <v:group style="position:absolute;left:620;top:1349;width:10442;height:2" coordorigin="620,1349" coordsize="10442,2">
              <v:shape style="position:absolute;left:620;top:1349;width:10442;height:2" coordorigin="620,1349" coordsize="10442,0" path="m620,1349l11062,1349e" filled="f" stroked="t" strokeweight=".75pt" strokecolor="#000000">
                <v:path arrowok="t"/>
              </v:shape>
            </v:group>
            <v:group style="position:absolute;left:620;top:1804;width:10442;height:2" coordorigin="620,1804" coordsize="10442,2">
              <v:shape style="position:absolute;left:620;top:1804;width:10442;height:2" coordorigin="620,1804" coordsize="10442,0" path="m620,1804l11062,1804e" filled="f" stroked="t" strokeweight=".75pt" strokecolor="#000000">
                <v:path arrowok="t"/>
              </v:shape>
            </v:group>
            <v:group style="position:absolute;left:620;top:2257;width:10442;height:2" coordorigin="620,2257" coordsize="10442,2">
              <v:shape style="position:absolute;left:620;top:2257;width:10442;height:2" coordorigin="620,2257" coordsize="10442,0" path="m620,2257l11062,2257e" filled="f" stroked="t" strokeweight=".75pt" strokecolor="#000000">
                <v:path arrowok="t"/>
              </v:shape>
            </v:group>
            <v:group style="position:absolute;left:620;top:-13;width:10415;height:455" coordorigin="620,-13" coordsize="10415,455">
              <v:shape style="position:absolute;left:620;top:-13;width:10415;height:455" coordorigin="620,-13" coordsize="10415,455" path="m620,442l11035,442,11035,-13,620,-13,620,442xe" filled="t" fillcolor="#FFFFFF" stroked="f">
                <v:path arrowok="t"/>
                <v:fill type="solid"/>
              </v:shape>
            </v:group>
            <v:group style="position:absolute;left:620;top:-13;width:10415;height:455" coordorigin="620,-13" coordsize="10415,455">
              <v:shape style="position:absolute;left:620;top:-13;width:10415;height:455" coordorigin="620,-13" coordsize="10415,455" path="m11035,-13l620,-13,620,442,11035,442,11035,-13xe" filled="f" stroked="t" strokeweight=".75pt" strokecolor="#000000">
                <v:path arrowok="t"/>
              </v:shape>
            </v:group>
            <v:group style="position:absolute;left:2872;top:2244;width:1373;height:922" coordorigin="2872,2244" coordsize="1373,922">
              <v:shape style="position:absolute;left:2872;top:2244;width:1373;height:922" coordorigin="2872,2244" coordsize="1373,922" path="m4244,2244l2872,3166e" filled="f" stroked="t" strokeweight="3pt" strokecolor="#0000FF">
                <v:path arrowok="t"/>
              </v:shape>
            </v:group>
            <v:group style="position:absolute;left:2872;top:3166;width:1373;height:894" coordorigin="2872,3166" coordsize="1373,894">
              <v:shape style="position:absolute;left:2872;top:3166;width:1373;height:894" coordorigin="2872,3166" coordsize="1373,894" path="m2872,3166l4244,4060e" filled="f" stroked="t" strokeweight="3pt" strokecolor="#0000FF">
                <v:path arrowok="t"/>
              </v:shape>
            </v:group>
            <v:group style="position:absolute;left:4244;top:3166;width:1373;height:894" coordorigin="4244,3166" coordsize="1373,894">
              <v:shape style="position:absolute;left:4244;top:3166;width:1373;height:894" coordorigin="4244,3166" coordsize="1373,894" path="m4244,4060l5617,3166e" filled="f" stroked="t" strokeweight="3pt" strokecolor="#0000FF">
                <v:path arrowok="t"/>
              </v:shape>
            </v:group>
            <v:group style="position:absolute;left:4244;top:2244;width:1373;height:922" coordorigin="4244,2244" coordsize="1373,922">
              <v:shape style="position:absolute;left:4244;top:2244;width:1373;height:922" coordorigin="4244,2244" coordsize="1373,922" path="m5617,3166l4244,2244e" filled="f" stroked="t" strokeweight="3.0pt" strokecolor="#0000FF">
                <v:path arrowok="t"/>
              </v:shape>
            </v:group>
            <v:group style="position:absolute;left:2850;top:919;width:5970;height:5910" coordorigin="2850,919" coordsize="5970,5910">
              <v:shape style="position:absolute;left:2850;top:919;width:5970;height:5910" coordorigin="2850,919" coordsize="5970,5910" path="m8820,919l2850,6829e" filled="f" stroked="t" strokeweight="6pt" strokecolor="#FF0000">
                <v:path arrowok="t"/>
              </v:shape>
            </v:group>
            <w10:wrap type="none"/>
          </v:group>
        </w:pict>
      </w:r>
      <w:r>
        <w:rPr>
          <w:spacing w:val="-1"/>
        </w:rPr>
        <w:t>Q11</w:t>
        <w:tab/>
        <w:t>Reflect the shape over the line of </w:t>
      </w:r>
      <w:r>
        <w:rPr>
          <w:spacing w:val="-2"/>
        </w:rPr>
        <w:t>symmetry.</w:t>
      </w:r>
      <w:r>
        <w:rPr>
          <w:b w:val="0"/>
        </w:rPr>
      </w: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80" w:lineRule="exact" w:before="4"/>
        <w:rPr>
          <w:sz w:val="28"/>
          <w:szCs w:val="28"/>
        </w:rPr>
      </w:pPr>
    </w:p>
    <w:p>
      <w:pPr>
        <w:pStyle w:val="BodyText"/>
        <w:tabs>
          <w:tab w:pos="906" w:val="left" w:leader="none"/>
        </w:tabs>
        <w:spacing w:line="240" w:lineRule="auto"/>
        <w:ind w:right="0"/>
        <w:jc w:val="left"/>
        <w:rPr>
          <w:b w:val="0"/>
          <w:bCs w:val="0"/>
        </w:rPr>
      </w:pPr>
      <w:r>
        <w:rPr/>
        <w:pict>
          <v:group style="position:absolute;margin-left:30.24pt;margin-top:-2.905864pt;width:525.15pt;height:367pt;mso-position-horizontal-relative:page;mso-position-vertical-relative:paragraph;z-index:-5744" coordorigin="605,-58" coordsize="10503,7340">
            <v:group style="position:absolute;left:635;top:-13;width:2;height:7265" coordorigin="635,-13" coordsize="2,7265">
              <v:shape style="position:absolute;left:635;top:-13;width:2;height:7265" coordorigin="635,-13" coordsize="0,7265" path="m635,-13l635,7252e" filled="f" stroked="t" strokeweight="3pt" strokecolor="#000000">
                <v:path arrowok="t"/>
              </v:shape>
            </v:group>
            <v:group style="position:absolute;left:11077;top:-13;width:2;height:7265" coordorigin="11077,-13" coordsize="2,7265">
              <v:shape style="position:absolute;left:11077;top:-13;width:2;height:7265" coordorigin="11077,-13" coordsize="0,7265" path="m11077,-13l11077,7252e" filled="f" stroked="t" strokeweight="3pt" strokecolor="#000000">
                <v:path arrowok="t"/>
              </v:shape>
            </v:group>
            <v:group style="position:absolute;left:635;top:-28;width:10443;height:2" coordorigin="635,-28" coordsize="10443,2">
              <v:shape style="position:absolute;left:635;top:-28;width:10443;height:2" coordorigin="635,-28" coordsize="10443,0" path="m635,-28l11077,-28e" filled="f" stroked="t" strokeweight="3pt" strokecolor="#000000">
                <v:path arrowok="t"/>
              </v:shape>
            </v:group>
            <v:group style="position:absolute;left:1088;top:442;width:2;height:6810" coordorigin="1088,442" coordsize="2,6810">
              <v:shape style="position:absolute;left:1088;top:442;width:2;height:6810" coordorigin="1088,442" coordsize="0,6810" path="m1088,442l1088,7252e" filled="f" stroked="t" strokeweight=".75pt" strokecolor="#000000">
                <v:path arrowok="t"/>
              </v:shape>
            </v:group>
            <v:group style="position:absolute;left:1543;top:442;width:2;height:6810" coordorigin="1543,442" coordsize="2,6810">
              <v:shape style="position:absolute;left:1543;top:442;width:2;height:6810" coordorigin="1543,442" coordsize="0,6810" path="m1543,442l1543,7252e" filled="f" stroked="t" strokeweight=".75pt" strokecolor="#000000">
                <v:path arrowok="t"/>
              </v:shape>
            </v:group>
            <v:group style="position:absolute;left:1997;top:442;width:2;height:6810" coordorigin="1997,442" coordsize="2,6810">
              <v:shape style="position:absolute;left:1997;top:442;width:2;height:6810" coordorigin="1997,442" coordsize="0,6810" path="m1997,442l1997,7252e" filled="f" stroked="t" strokeweight=".75pt" strokecolor="#000000">
                <v:path arrowok="t"/>
              </v:shape>
            </v:group>
            <v:group style="position:absolute;left:2450;top:442;width:2;height:6810" coordorigin="2450,442" coordsize="2,6810">
              <v:shape style="position:absolute;left:2450;top:442;width:2;height:6810" coordorigin="2450,442" coordsize="0,6810" path="m2450,442l2450,7252e" filled="f" stroked="t" strokeweight=".75pt" strokecolor="#000000">
                <v:path arrowok="t"/>
              </v:shape>
            </v:group>
            <v:group style="position:absolute;left:2905;top:442;width:2;height:6810" coordorigin="2905,442" coordsize="2,6810">
              <v:shape style="position:absolute;left:2905;top:442;width:2;height:6810" coordorigin="2905,442" coordsize="0,6810" path="m2905,442l2905,7252e" filled="f" stroked="t" strokeweight=".75pt" strokecolor="#000000">
                <v:path arrowok="t"/>
              </v:shape>
            </v:group>
            <v:group style="position:absolute;left:3359;top:442;width:2;height:6810" coordorigin="3359,442" coordsize="2,6810">
              <v:shape style="position:absolute;left:3359;top:442;width:2;height:6810" coordorigin="3359,442" coordsize="0,6810" path="m3359,442l3359,7252e" filled="f" stroked="t" strokeweight=".75pt" strokecolor="#000000">
                <v:path arrowok="t"/>
              </v:shape>
            </v:group>
            <v:group style="position:absolute;left:3812;top:442;width:2;height:6810" coordorigin="3812,442" coordsize="2,6810">
              <v:shape style="position:absolute;left:3812;top:442;width:2;height:6810" coordorigin="3812,442" coordsize="0,6810" path="m3812,442l3812,7252e" filled="f" stroked="t" strokeweight=".75pt" strokecolor="#000000">
                <v:path arrowok="t"/>
              </v:shape>
            </v:group>
            <v:group style="position:absolute;left:4267;top:442;width:2;height:6810" coordorigin="4267,442" coordsize="2,6810">
              <v:shape style="position:absolute;left:4267;top:442;width:2;height:6810" coordorigin="4267,442" coordsize="0,6810" path="m4267,442l4267,7252e" filled="f" stroked="t" strokeweight=".75pt" strokecolor="#000000">
                <v:path arrowok="t"/>
              </v:shape>
            </v:group>
            <v:group style="position:absolute;left:4721;top:442;width:2;height:6810" coordorigin="4721,442" coordsize="2,6810">
              <v:shape style="position:absolute;left:4721;top:442;width:2;height:6810" coordorigin="4721,442" coordsize="0,6810" path="m4721,442l4721,7252e" filled="f" stroked="t" strokeweight=".75pt" strokecolor="#000000">
                <v:path arrowok="t"/>
              </v:shape>
            </v:group>
            <v:group style="position:absolute;left:5174;top:442;width:2;height:6810" coordorigin="5174,442" coordsize="2,6810">
              <v:shape style="position:absolute;left:5174;top:442;width:2;height:6810" coordorigin="5174,442" coordsize="0,6810" path="m5174,442l5174,7252e" filled="f" stroked="t" strokeweight=".75pt" strokecolor="#000000">
                <v:path arrowok="t"/>
              </v:shape>
            </v:group>
            <v:group style="position:absolute;left:5629;top:442;width:2;height:6810" coordorigin="5629,442" coordsize="2,6810">
              <v:shape style="position:absolute;left:5629;top:442;width:2;height:6810" coordorigin="5629,442" coordsize="0,6810" path="m5629,442l5629,7252e" filled="f" stroked="t" strokeweight=".75pt" strokecolor="#000000">
                <v:path arrowok="t"/>
              </v:shape>
            </v:group>
            <v:group style="position:absolute;left:6083;top:442;width:2;height:6810" coordorigin="6083,442" coordsize="2,6810">
              <v:shape style="position:absolute;left:6083;top:442;width:2;height:6810" coordorigin="6083,442" coordsize="0,6810" path="m6083,442l6083,7252e" filled="f" stroked="t" strokeweight=".75pt" strokecolor="#000000">
                <v:path arrowok="t"/>
              </v:shape>
            </v:group>
            <v:group style="position:absolute;left:6536;top:442;width:2;height:6810" coordorigin="6536,442" coordsize="2,6810">
              <v:shape style="position:absolute;left:6536;top:442;width:2;height:6810" coordorigin="6536,442" coordsize="0,6810" path="m6536,442l6536,7252e" filled="f" stroked="t" strokeweight=".75pt" strokecolor="#000000">
                <v:path arrowok="t"/>
              </v:shape>
            </v:group>
            <v:group style="position:absolute;left:6991;top:442;width:2;height:6810" coordorigin="6991,442" coordsize="2,6810">
              <v:shape style="position:absolute;left:6991;top:442;width:2;height:6810" coordorigin="6991,442" coordsize="0,6810" path="m6991,442l6991,7252e" filled="f" stroked="t" strokeweight=".75pt" strokecolor="#000000">
                <v:path arrowok="t"/>
              </v:shape>
            </v:group>
            <v:group style="position:absolute;left:7445;top:442;width:2;height:6810" coordorigin="7445,442" coordsize="2,6810">
              <v:shape style="position:absolute;left:7445;top:442;width:2;height:6810" coordorigin="7445,442" coordsize="0,6810" path="m7445,442l7445,7252e" filled="f" stroked="t" strokeweight=".75pt" strokecolor="#000000">
                <v:path arrowok="t"/>
              </v:shape>
            </v:group>
            <v:group style="position:absolute;left:7898;top:442;width:2;height:6810" coordorigin="7898,442" coordsize="2,6810">
              <v:shape style="position:absolute;left:7898;top:442;width:2;height:6810" coordorigin="7898,442" coordsize="0,6810" path="m7898,442l7898,7252e" filled="f" stroked="t" strokeweight=".75pt" strokecolor="#000000">
                <v:path arrowok="t"/>
              </v:shape>
            </v:group>
            <v:group style="position:absolute;left:8353;top:442;width:2;height:6810" coordorigin="8353,442" coordsize="2,6810">
              <v:shape style="position:absolute;left:8353;top:442;width:2;height:6810" coordorigin="8353,442" coordsize="0,6810" path="m8353,442l8353,7252e" filled="f" stroked="t" strokeweight=".75pt" strokecolor="#000000">
                <v:path arrowok="t"/>
              </v:shape>
            </v:group>
            <v:group style="position:absolute;left:8807;top:442;width:2;height:6810" coordorigin="8807,442" coordsize="2,6810">
              <v:shape style="position:absolute;left:8807;top:442;width:2;height:6810" coordorigin="8807,442" coordsize="0,6810" path="m8807,442l8807,7252e" filled="f" stroked="t" strokeweight=".75pt" strokecolor="#000000">
                <v:path arrowok="t"/>
              </v:shape>
            </v:group>
            <v:group style="position:absolute;left:9260;top:442;width:2;height:6810" coordorigin="9260,442" coordsize="2,6810">
              <v:shape style="position:absolute;left:9260;top:442;width:2;height:6810" coordorigin="9260,442" coordsize="0,6810" path="m9260,442l9260,7252e" filled="f" stroked="t" strokeweight=".75pt" strokecolor="#000000">
                <v:path arrowok="t"/>
              </v:shape>
            </v:group>
            <v:group style="position:absolute;left:9715;top:442;width:2;height:6810" coordorigin="9715,442" coordsize="2,6810">
              <v:shape style="position:absolute;left:9715;top:442;width:2;height:6810" coordorigin="9715,442" coordsize="0,6810" path="m9715,442l9715,7252e" filled="f" stroked="t" strokeweight=".75pt" strokecolor="#000000">
                <v:path arrowok="t"/>
              </v:shape>
            </v:group>
            <v:group style="position:absolute;left:10169;top:442;width:2;height:6810" coordorigin="10169,442" coordsize="2,6810">
              <v:shape style="position:absolute;left:10169;top:442;width:2;height:6810" coordorigin="10169,442" coordsize="0,6810" path="m10169,442l10169,7252e" filled="f" stroked="t" strokeweight=".75pt" strokecolor="#000000">
                <v:path arrowok="t"/>
              </v:shape>
            </v:group>
            <v:group style="position:absolute;left:10622;top:442;width:2;height:6810" coordorigin="10622,442" coordsize="2,6810">
              <v:shape style="position:absolute;left:10622;top:442;width:2;height:6810" coordorigin="10622,442" coordsize="0,6810" path="m10622,442l10622,7252e" filled="f" stroked="t" strokeweight=".75pt" strokecolor="#000000">
                <v:path arrowok="t"/>
              </v:shape>
            </v:group>
            <v:group style="position:absolute;left:635;top:7252;width:10443;height:2" coordorigin="635,7252" coordsize="10443,2">
              <v:shape style="position:absolute;left:635;top:7252;width:10443;height:2" coordorigin="635,7252" coordsize="10443,0" path="m635,7252l11077,7252e" filled="f" stroked="t" strokeweight="3pt" strokecolor="#000000">
                <v:path arrowok="t"/>
              </v:shape>
            </v:group>
            <v:group style="position:absolute;left:635;top:5435;width:10443;height:2" coordorigin="635,5435" coordsize="10443,2">
              <v:shape style="position:absolute;left:635;top:5435;width:10443;height:2" coordorigin="635,5435" coordsize="10443,0" path="m635,5435l11077,5435e" filled="f" stroked="t" strokeweight=".75pt" strokecolor="#000000">
                <v:path arrowok="t"/>
              </v:shape>
            </v:group>
            <v:group style="position:absolute;left:635;top:5890;width:10443;height:2" coordorigin="635,5890" coordsize="10443,2">
              <v:shape style="position:absolute;left:635;top:5890;width:10443;height:2" coordorigin="635,5890" coordsize="10443,0" path="m635,5890l11077,5890e" filled="f" stroked="t" strokeweight=".75pt" strokecolor="#000000">
                <v:path arrowok="t"/>
              </v:shape>
            </v:group>
            <v:group style="position:absolute;left:635;top:6343;width:10443;height:2" coordorigin="635,6343" coordsize="10443,2">
              <v:shape style="position:absolute;left:635;top:6343;width:10443;height:2" coordorigin="635,6343" coordsize="10443,0" path="m635,6343l11077,6343e" filled="f" stroked="t" strokeweight=".75pt" strokecolor="#000000">
                <v:path arrowok="t"/>
              </v:shape>
            </v:group>
            <v:group style="position:absolute;left:635;top:6797;width:10443;height:2" coordorigin="635,6797" coordsize="10443,2">
              <v:shape style="position:absolute;left:635;top:6797;width:10443;height:2" coordorigin="635,6797" coordsize="10443,0" path="m635,6797l11077,6797e" filled="f" stroked="t" strokeweight=".75pt" strokecolor="#000000">
                <v:path arrowok="t"/>
              </v:shape>
            </v:group>
            <v:group style="position:absolute;left:635;top:442;width:10443;height:2" coordorigin="635,442" coordsize="10443,2">
              <v:shape style="position:absolute;left:635;top:442;width:10443;height:2" coordorigin="635,442" coordsize="10443,0" path="m635,442l11077,442e" filled="f" stroked="t" strokeweight=".75pt" strokecolor="#000000">
                <v:path arrowok="t"/>
              </v:shape>
            </v:group>
            <v:group style="position:absolute;left:635;top:2711;width:10443;height:2" coordorigin="635,2711" coordsize="10443,2">
              <v:shape style="position:absolute;left:635;top:2711;width:10443;height:2" coordorigin="635,2711" coordsize="10443,0" path="m635,2711l11077,2711e" filled="f" stroked="t" strokeweight=".75pt" strokecolor="#000000">
                <v:path arrowok="t"/>
              </v:shape>
            </v:group>
            <v:group style="position:absolute;left:635;top:3166;width:10443;height:2" coordorigin="635,3166" coordsize="10443,2">
              <v:shape style="position:absolute;left:635;top:3166;width:10443;height:2" coordorigin="635,3166" coordsize="10443,0" path="m635,3166l11077,3166e" filled="f" stroked="t" strokeweight=".75pt" strokecolor="#000000">
                <v:path arrowok="t"/>
              </v:shape>
            </v:group>
            <v:group style="position:absolute;left:635;top:3619;width:10443;height:2" coordorigin="635,3619" coordsize="10443,2">
              <v:shape style="position:absolute;left:635;top:3619;width:10443;height:2" coordorigin="635,3619" coordsize="10443,0" path="m635,3619l11077,3619e" filled="f" stroked="t" strokeweight=".75pt" strokecolor="#000000">
                <v:path arrowok="t"/>
              </v:shape>
            </v:group>
            <v:group style="position:absolute;left:635;top:4073;width:10443;height:2" coordorigin="635,4073" coordsize="10443,2">
              <v:shape style="position:absolute;left:635;top:4073;width:10443;height:2" coordorigin="635,4073" coordsize="10443,0" path="m635,4073l11077,4073e" filled="f" stroked="t" strokeweight=".75pt" strokecolor="#000000">
                <v:path arrowok="t"/>
              </v:shape>
            </v:group>
            <v:group style="position:absolute;left:635;top:4528;width:10443;height:2" coordorigin="635,4528" coordsize="10443,2">
              <v:shape style="position:absolute;left:635;top:4528;width:10443;height:2" coordorigin="635,4528" coordsize="10443,0" path="m635,4528l11077,4528e" filled="f" stroked="t" strokeweight=".75pt" strokecolor="#000000">
                <v:path arrowok="t"/>
              </v:shape>
            </v:group>
            <v:group style="position:absolute;left:635;top:4981;width:10443;height:2" coordorigin="635,4981" coordsize="10443,2">
              <v:shape style="position:absolute;left:635;top:4981;width:10443;height:2" coordorigin="635,4981" coordsize="10443,0" path="m635,4981l11077,4981e" filled="f" stroked="t" strokeweight=".75pt" strokecolor="#000000">
                <v:path arrowok="t"/>
              </v:shape>
            </v:group>
            <v:group style="position:absolute;left:635;top:895;width:10443;height:2" coordorigin="635,895" coordsize="10443,2">
              <v:shape style="position:absolute;left:635;top:895;width:10443;height:2" coordorigin="635,895" coordsize="10443,0" path="m635,895l11077,895e" filled="f" stroked="t" strokeweight=".75pt" strokecolor="#000000">
                <v:path arrowok="t"/>
              </v:shape>
            </v:group>
            <v:group style="position:absolute;left:635;top:1349;width:10443;height:2" coordorigin="635,1349" coordsize="10443,2">
              <v:shape style="position:absolute;left:635;top:1349;width:10443;height:2" coordorigin="635,1349" coordsize="10443,0" path="m635,1349l11077,1349e" filled="f" stroked="t" strokeweight=".75pt" strokecolor="#000000">
                <v:path arrowok="t"/>
              </v:shape>
            </v:group>
            <v:group style="position:absolute;left:635;top:1804;width:10443;height:2" coordorigin="635,1804" coordsize="10443,2">
              <v:shape style="position:absolute;left:635;top:1804;width:10443;height:2" coordorigin="635,1804" coordsize="10443,0" path="m635,1804l11077,1804e" filled="f" stroked="t" strokeweight=".75pt" strokecolor="#000000">
                <v:path arrowok="t"/>
              </v:shape>
            </v:group>
            <v:group style="position:absolute;left:635;top:2257;width:10443;height:2" coordorigin="635,2257" coordsize="10443,2">
              <v:shape style="position:absolute;left:635;top:2257;width:10443;height:2" coordorigin="635,2257" coordsize="10443,0" path="m635,2257l11077,2257e" filled="f" stroked="t" strokeweight=".75pt" strokecolor="#000000">
                <v:path arrowok="t"/>
              </v:shape>
            </v:group>
            <v:group style="position:absolute;left:635;top:-13;width:10415;height:455" coordorigin="635,-13" coordsize="10415,455">
              <v:shape style="position:absolute;left:635;top:-13;width:10415;height:455" coordorigin="635,-13" coordsize="10415,455" path="m635,442l11050,442,11050,-13,635,-13,635,442xe" filled="t" fillcolor="#FFFFFF" stroked="f">
                <v:path arrowok="t"/>
                <v:fill type="solid"/>
              </v:shape>
            </v:group>
            <v:group style="position:absolute;left:635;top:-13;width:10415;height:455" coordorigin="635,-13" coordsize="10415,455">
              <v:shape style="position:absolute;left:635;top:-13;width:10415;height:455" coordorigin="635,-13" coordsize="10415,455" path="m11050,-13l635,-13,635,442,11050,442,11050,-13xe" filled="f" stroked="t" strokeweight=".75pt" strokecolor="#000000">
                <v:path arrowok="t"/>
              </v:shape>
            </v:group>
            <v:group style="position:absolute;left:6990;top:1810;width:930;height:465" coordorigin="6990,1810" coordsize="930,465">
              <v:shape style="position:absolute;left:6990;top:1810;width:930;height:465" coordorigin="6990,1810" coordsize="930,465" path="m7920,2274l6990,1810e" filled="f" stroked="t" strokeweight="3.0pt" strokecolor="#0000FF">
                <v:path arrowok="t"/>
              </v:shape>
            </v:group>
            <v:group style="position:absolute;left:7020;top:1840;width:428;height:1350" coordorigin="7020,1840" coordsize="428,1350">
              <v:shape style="position:absolute;left:7020;top:1840;width:428;height:1350" coordorigin="7020,1840" coordsize="428,1350" path="m7020,1840l7447,3190e" filled="f" stroked="t" strokeweight="3.0pt" strokecolor="#0000FF">
                <v:path arrowok="t"/>
              </v:shape>
            </v:group>
            <v:group style="position:absolute;left:7447;top:2694;width:473;height:466" coordorigin="7447,2694" coordsize="473,466">
              <v:shape style="position:absolute;left:7447;top:2694;width:473;height:466" coordorigin="7447,2694" coordsize="473,466" path="m7447,3160l7920,2694e" filled="f" stroked="t" strokeweight="3.0pt" strokecolor="#0000FF">
                <v:path arrowok="t"/>
              </v:shape>
            </v:group>
            <v:group style="position:absolute;left:7920;top:2724;width:459;height:466" coordorigin="7920,2724" coordsize="459,466">
              <v:shape style="position:absolute;left:7920;top:2724;width:459;height:466" coordorigin="7920,2724" coordsize="459,466" path="m7920,2724l8378,3190e" filled="f" stroked="t" strokeweight="3pt" strokecolor="#0000FF">
                <v:path arrowok="t"/>
              </v:shape>
            </v:group>
            <v:group style="position:absolute;left:8378;top:1794;width:456;height:1350" coordorigin="8378,1794" coordsize="456,1350">
              <v:shape style="position:absolute;left:8378;top:1794;width:456;height:1350" coordorigin="8378,1794" coordsize="456,1350" path="m8378,3144l8834,1794e" filled="f" stroked="t" strokeweight="3pt" strokecolor="#0000FF">
                <v:path arrowok="t"/>
              </v:shape>
            </v:group>
            <v:group style="position:absolute;left:7920;top:1810;width:915;height:465" coordorigin="7920,1810" coordsize="915,465">
              <v:shape style="position:absolute;left:7920;top:1810;width:915;height:465" coordorigin="7920,1810" coordsize="915,465" path="m7920,2274l8834,1810e" filled="f" stroked="t" strokeweight="3pt" strokecolor="#0000FF">
                <v:path arrowok="t"/>
              </v:shape>
            </v:group>
            <v:group style="position:absolute;left:2910;top:889;width:5970;height:5910" coordorigin="2910,889" coordsize="5970,5910">
              <v:shape style="position:absolute;left:2910;top:889;width:5970;height:5910" coordorigin="2910,889" coordsize="5970,5910" path="m2910,889l8880,6799e" filled="f" stroked="t" strokeweight="6pt" strokecolor="#FF0000">
                <v:path arrowok="t"/>
              </v:shape>
            </v:group>
            <w10:wrap type="none"/>
          </v:group>
        </w:pict>
      </w:r>
      <w:r>
        <w:rPr>
          <w:spacing w:val="-1"/>
        </w:rPr>
        <w:t>Q12</w:t>
        <w:tab/>
        <w:t>Reflect the shape over the line of </w:t>
      </w:r>
      <w:r>
        <w:rPr>
          <w:spacing w:val="-2"/>
        </w:rPr>
        <w:t>symmetry.</w:t>
      </w:r>
      <w:r>
        <w:rPr>
          <w:b w:val="0"/>
        </w:rPr>
      </w:r>
    </w:p>
    <w:sectPr>
      <w:pgSz w:w="11910" w:h="16840"/>
      <w:pgMar w:header="486" w:footer="0" w:top="960" w:bottom="280" w:left="60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4.459999pt;margin-top:23.292147pt;width:151.35pt;height:26pt;mso-position-horizontal-relative:page;mso-position-vertical-relative:page;z-index:-5761" type="#_x0000_t202" filled="f" stroked="f">
          <v:textbox inset="0,0,0,0">
            <w:txbxContent>
              <w:p>
                <w:pPr>
                  <w:spacing w:line="511" w:lineRule="exact" w:before="0"/>
                  <w:ind w:left="20" w:right="0" w:firstLine="0"/>
                  <w:jc w:val="left"/>
                  <w:rPr>
                    <w:rFonts w:ascii="Arial" w:hAnsi="Arial" w:cs="Arial" w:eastAsia="Arial"/>
                    <w:sz w:val="48"/>
                    <w:szCs w:val="48"/>
                  </w:rPr>
                </w:pPr>
                <w:r>
                  <w:rPr>
                    <w:rFonts w:ascii="Arial"/>
                    <w:b/>
                    <w:spacing w:val="-1"/>
                    <w:sz w:val="48"/>
                  </w:rPr>
                  <w:t>Reflections </w:t>
                </w:r>
                <w:r>
                  <w:rPr>
                    <w:rFonts w:ascii="Arial"/>
                    <w:b/>
                    <w:sz w:val="48"/>
                  </w:rPr>
                  <w:t>1</w:t>
                </w:r>
                <w:r>
                  <w:rPr>
                    <w:rFonts w:ascii="Arial"/>
                    <w:sz w:val="48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486.440002pt;margin-top:26.549612pt;width:68.75pt;height:22pt;mso-position-horizontal-relative:page;mso-position-vertical-relative:page;z-index:-5760" type="#_x0000_t202" filled="f" stroked="f">
          <v:textbox inset="0,0,0,0">
            <w:txbxContent>
              <w:p>
                <w:pPr>
                  <w:spacing w:line="429" w:lineRule="exact" w:before="0"/>
                  <w:ind w:left="20" w:right="0" w:firstLine="0"/>
                  <w:jc w:val="left"/>
                  <w:rPr>
                    <w:rFonts w:ascii="Arial" w:hAnsi="Arial" w:cs="Arial" w:eastAsia="Arial"/>
                    <w:sz w:val="40"/>
                    <w:szCs w:val="40"/>
                  </w:rPr>
                </w:pPr>
                <w:r>
                  <w:rPr>
                    <w:rFonts w:ascii="Arial"/>
                    <w:b/>
                    <w:sz w:val="40"/>
                  </w:rPr>
                  <w:t>AT3</w:t>
                </w:r>
                <w:r>
                  <w:rPr>
                    <w:rFonts w:ascii="Arial"/>
                    <w:b/>
                    <w:spacing w:val="-13"/>
                    <w:sz w:val="40"/>
                  </w:rPr>
                  <w:t> </w:t>
                </w:r>
                <w:r>
                  <w:rPr>
                    <w:rFonts w:ascii="Arial"/>
                    <w:b/>
                    <w:sz w:val="40"/>
                  </w:rPr>
                  <w:t>L6</w:t>
                </w:r>
                <w:r>
                  <w:rPr>
                    <w:rFonts w:ascii="Arial"/>
                    <w:sz w:val="40"/>
                  </w:rPr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67"/>
      <w:ind w:left="187"/>
    </w:pPr>
    <w:rPr>
      <w:rFonts w:ascii="Arial" w:hAnsi="Arial" w:eastAsia="Arial"/>
      <w:b/>
      <w:bCs/>
      <w:sz w:val="26"/>
      <w:szCs w:val="2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Davies</dc:creator>
  <dc:title>Microsoft Word - Reflections 1</dc:title>
  <dcterms:created xsi:type="dcterms:W3CDTF">2013-09-30T22:01:44Z</dcterms:created>
  <dcterms:modified xsi:type="dcterms:W3CDTF">2013-09-30T22:01:44Z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2006-05-31T00:00:00Z</vt:filetime>
  </property>
  <property fmtid="{D5CDD505-2E9C-101B-9397-08002B2CF9AE}" pid="3" name="LastSaved">
    <vt:filetime>2013-09-30T00:00:00Z</vt:filetime>
  </property>
</Properties>
</file>